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61F8F10D" w:rsidR="00D309CC" w:rsidRPr="00B95D62" w:rsidRDefault="00D309CC" w:rsidP="00D46431">
      <w:pPr>
        <w:pStyle w:val="CH"/>
      </w:pPr>
      <w:bookmarkStart w:id="0" w:name="historyclause"/>
      <w:r w:rsidRPr="00671396">
        <w:rPr>
          <w:lang w:val="en-US"/>
        </w:rPr>
        <w:t xml:space="preserve">3GPP </w:t>
      </w:r>
      <w:r w:rsidR="006A48CF">
        <w:rPr>
          <w:lang w:val="en-US"/>
        </w:rPr>
        <w:t>TSG-</w:t>
      </w:r>
      <w:r w:rsidRPr="00671396">
        <w:rPr>
          <w:lang w:val="en-US"/>
        </w:rPr>
        <w:t>RAN Meeting #</w:t>
      </w:r>
      <w:r w:rsidR="006A48CF">
        <w:rPr>
          <w:lang w:val="en-US"/>
        </w:rPr>
        <w:t>9</w:t>
      </w:r>
      <w:r w:rsidR="007D0F1C">
        <w:rPr>
          <w:lang w:val="en-US"/>
        </w:rPr>
        <w:t>6</w:t>
      </w:r>
      <w:r w:rsidRPr="00671396">
        <w:rPr>
          <w:lang w:val="en-US"/>
        </w:rPr>
        <w:tab/>
      </w:r>
      <w:r w:rsidR="00D46431" w:rsidRPr="00671396">
        <w:rPr>
          <w:lang w:val="en-US"/>
        </w:rPr>
        <w:tab/>
      </w:r>
      <w:r w:rsidR="00586E5F" w:rsidRPr="00586E5F">
        <w:rPr>
          <w:lang w:val="en-US"/>
        </w:rPr>
        <w:t>R</w:t>
      </w:r>
      <w:r w:rsidR="007D0F1C">
        <w:rPr>
          <w:lang w:val="en-US"/>
        </w:rPr>
        <w:t>P</w:t>
      </w:r>
      <w:r w:rsidR="00586E5F" w:rsidRPr="00586E5F">
        <w:rPr>
          <w:lang w:val="en-US"/>
        </w:rPr>
        <w:t>-2</w:t>
      </w:r>
      <w:r w:rsidR="006A48CF">
        <w:rPr>
          <w:lang w:val="en-US"/>
        </w:rPr>
        <w:t>2</w:t>
      </w:r>
      <w:r w:rsidR="00795523">
        <w:rPr>
          <w:lang w:val="en-US"/>
        </w:rPr>
        <w:t>1576</w:t>
      </w:r>
    </w:p>
    <w:p w14:paraId="50DC9730" w14:textId="6F3ED9E7" w:rsidR="00D309CC" w:rsidRPr="00FD166F" w:rsidRDefault="007D0F1C" w:rsidP="00D46431">
      <w:pPr>
        <w:pStyle w:val="CH"/>
        <w:tabs>
          <w:tab w:val="clear" w:pos="7920"/>
        </w:tabs>
        <w:rPr>
          <w:b w:val="0"/>
        </w:rPr>
      </w:pPr>
      <w:r>
        <w:t>Budapest, Hungary, June 6 - 11, 2022</w:t>
      </w:r>
    </w:p>
    <w:p w14:paraId="39A0EE25" w14:textId="77777777" w:rsidR="00D309CC" w:rsidRDefault="00D309CC" w:rsidP="00D309CC">
      <w:pPr>
        <w:tabs>
          <w:tab w:val="left" w:pos="2160"/>
        </w:tabs>
        <w:rPr>
          <w:rFonts w:ascii="Arial" w:hAnsi="Arial" w:cs="Arial"/>
          <w:b/>
        </w:rPr>
      </w:pPr>
    </w:p>
    <w:p w14:paraId="6DDCE159" w14:textId="6AA5BCEB" w:rsidR="00D309CC" w:rsidRPr="00A91526" w:rsidRDefault="00D309CC" w:rsidP="00D309CC">
      <w:pPr>
        <w:pStyle w:val="CH"/>
        <w:rPr>
          <w:b w:val="0"/>
        </w:rPr>
      </w:pPr>
      <w:r w:rsidRPr="0008103A">
        <w:t>Agenda item:</w:t>
      </w:r>
      <w:r>
        <w:tab/>
      </w:r>
      <w:r w:rsidR="002F0E54">
        <w:t>14</w:t>
      </w:r>
    </w:p>
    <w:p w14:paraId="4DBE005A" w14:textId="4CFB7CAC" w:rsidR="00D309CC" w:rsidRPr="00F614AC" w:rsidRDefault="00D309CC" w:rsidP="00D309CC">
      <w:pPr>
        <w:pStyle w:val="CH"/>
        <w:rPr>
          <w:b w:val="0"/>
        </w:rPr>
      </w:pPr>
      <w:r w:rsidRPr="00F614AC">
        <w:t>Source:</w:t>
      </w:r>
      <w:r w:rsidRPr="00F614AC">
        <w:tab/>
        <w:t>Apple</w:t>
      </w:r>
      <w:r w:rsidR="001114E2">
        <w:t>, Telus</w:t>
      </w:r>
      <w:r w:rsidR="00795523">
        <w:t>, MediaTek</w:t>
      </w:r>
    </w:p>
    <w:p w14:paraId="0D2061A1" w14:textId="7D3D2103" w:rsidR="00D309CC" w:rsidRPr="00F614AC" w:rsidRDefault="00D309CC" w:rsidP="00D309CC">
      <w:pPr>
        <w:pStyle w:val="CH"/>
      </w:pPr>
      <w:r w:rsidRPr="00F614AC">
        <w:t>Title:</w:t>
      </w:r>
      <w:r w:rsidRPr="00F614AC">
        <w:tab/>
      </w:r>
      <w:r w:rsidR="00907B2E" w:rsidRPr="00907B2E">
        <w:t>Canada regulation and band n30 requirements</w:t>
      </w:r>
    </w:p>
    <w:p w14:paraId="052B1E0C" w14:textId="2825182D" w:rsidR="00104BC6" w:rsidRPr="00A91526" w:rsidRDefault="00104BC6" w:rsidP="00D309CC">
      <w:pPr>
        <w:pStyle w:val="CH"/>
      </w:pPr>
      <w:r w:rsidRPr="00F614AC">
        <w:t>WI/SI:</w:t>
      </w:r>
      <w:r w:rsidRPr="00F614AC">
        <w:tab/>
      </w:r>
      <w:r w:rsidR="00B95D62" w:rsidRPr="00B95D62">
        <w:t>NR_n30-Core</w:t>
      </w:r>
    </w:p>
    <w:p w14:paraId="6C6D1281" w14:textId="7AC069D9" w:rsidR="00104BC6" w:rsidRPr="00F614AC" w:rsidRDefault="00104BC6" w:rsidP="00D309CC">
      <w:pPr>
        <w:pStyle w:val="CH"/>
        <w:rPr>
          <w:b w:val="0"/>
        </w:rPr>
      </w:pPr>
      <w:r w:rsidRPr="00F614AC">
        <w:t>Release:</w:t>
      </w:r>
      <w:r w:rsidRPr="00F614AC">
        <w:tab/>
        <w:t>Rel-</w:t>
      </w:r>
      <w:r w:rsidR="002A79F8" w:rsidRPr="00F614AC">
        <w:t>1</w:t>
      </w:r>
      <w:r w:rsidR="001830CE">
        <w:t>6</w:t>
      </w:r>
    </w:p>
    <w:p w14:paraId="2E4E044D" w14:textId="3F34962F" w:rsidR="00D309CC" w:rsidRDefault="00D309CC" w:rsidP="00D309CC">
      <w:pPr>
        <w:pStyle w:val="CH"/>
      </w:pPr>
      <w:r w:rsidRPr="00F614AC">
        <w:t>Document for:</w:t>
      </w:r>
      <w:r w:rsidRPr="00F614AC">
        <w:tab/>
      </w:r>
      <w:r w:rsidR="00AD4E3B">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F45FE18" w14:textId="0E5C619D" w:rsidR="00D65B24" w:rsidRDefault="00D65B24" w:rsidP="00B77D81">
      <w:pPr>
        <w:jc w:val="both"/>
      </w:pPr>
      <w:r>
        <w:t>During the RAN #95 meeting a proposal to define a new NS in accordance with the ISED-Canada RSS-195 requirements related to the 2305-2320 / 2345-2360 MHz range (</w:t>
      </w:r>
      <w:proofErr w:type="gramStart"/>
      <w:r>
        <w:t>i.e.</w:t>
      </w:r>
      <w:proofErr w:type="gramEnd"/>
      <w:r>
        <w:t xml:space="preserve"> band n30) was discussed.  The technical reasoning and proposed CRs can be found in </w:t>
      </w:r>
      <w:r>
        <w:fldChar w:fldCharType="begin"/>
      </w:r>
      <w:r>
        <w:instrText xml:space="preserve"> REF _Ref104495795 \r \h </w:instrText>
      </w:r>
      <w:r>
        <w:fldChar w:fldCharType="separate"/>
      </w:r>
      <w:r w:rsidR="00275CA0">
        <w:t>[1]</w:t>
      </w:r>
      <w:r>
        <w:fldChar w:fldCharType="end"/>
      </w:r>
      <w:r>
        <w:t xml:space="preserve">, </w:t>
      </w:r>
      <w:r>
        <w:fldChar w:fldCharType="begin"/>
      </w:r>
      <w:r>
        <w:instrText xml:space="preserve"> REF _Ref104495796 \r \h </w:instrText>
      </w:r>
      <w:r>
        <w:fldChar w:fldCharType="separate"/>
      </w:r>
      <w:r w:rsidR="00275CA0">
        <w:t>[2]</w:t>
      </w:r>
      <w:r>
        <w:fldChar w:fldCharType="end"/>
      </w:r>
      <w:r>
        <w:t xml:space="preserve">, and </w:t>
      </w:r>
      <w:r>
        <w:fldChar w:fldCharType="begin"/>
      </w:r>
      <w:r>
        <w:instrText xml:space="preserve"> REF _Ref104495798 \r \h </w:instrText>
      </w:r>
      <w:r>
        <w:fldChar w:fldCharType="separate"/>
      </w:r>
      <w:r w:rsidR="00275CA0">
        <w:t>[3]</w:t>
      </w:r>
      <w:r>
        <w:fldChar w:fldCharType="end"/>
      </w:r>
      <w:r>
        <w:t xml:space="preserve">.  As an outcome of the discussion, the two CRs were postponed, and an LS to ISED-Canada was approved with the intention to clarify the 3GPP understanding of the requirement </w:t>
      </w:r>
      <w:r>
        <w:fldChar w:fldCharType="begin"/>
      </w:r>
      <w:r>
        <w:instrText xml:space="preserve"> REF _Ref104495893 \r \h </w:instrText>
      </w:r>
      <w:r>
        <w:fldChar w:fldCharType="separate"/>
      </w:r>
      <w:r w:rsidR="00275CA0">
        <w:t>[4]</w:t>
      </w:r>
      <w:r>
        <w:fldChar w:fldCharType="end"/>
      </w:r>
      <w:r>
        <w:t xml:space="preserve">.  3GPP has now received the response to this LS in </w:t>
      </w:r>
      <w:r>
        <w:fldChar w:fldCharType="begin"/>
      </w:r>
      <w:r>
        <w:instrText xml:space="preserve"> REF _Ref104495930 \r \h </w:instrText>
      </w:r>
      <w:r>
        <w:fldChar w:fldCharType="separate"/>
      </w:r>
      <w:r w:rsidR="00275CA0">
        <w:t>[5]</w:t>
      </w:r>
      <w:r>
        <w:fldChar w:fldCharType="end"/>
      </w:r>
      <w:r>
        <w:t>.</w:t>
      </w:r>
      <w:r w:rsidR="00210FD8">
        <w:t xml:space="preserve">  We excerpt the relevant part below:</w:t>
      </w:r>
    </w:p>
    <w:tbl>
      <w:tblPr>
        <w:tblStyle w:val="TableGrid"/>
        <w:tblW w:w="0" w:type="auto"/>
        <w:tblLook w:val="04A0" w:firstRow="1" w:lastRow="0" w:firstColumn="1" w:lastColumn="0" w:noHBand="0" w:noVBand="1"/>
      </w:tblPr>
      <w:tblGrid>
        <w:gridCol w:w="9631"/>
      </w:tblGrid>
      <w:tr w:rsidR="00210FD8" w14:paraId="46D1A241" w14:textId="77777777" w:rsidTr="00210FD8">
        <w:tc>
          <w:tcPr>
            <w:tcW w:w="9631" w:type="dxa"/>
          </w:tcPr>
          <w:p w14:paraId="734A5F2B" w14:textId="77777777" w:rsidR="00210FD8" w:rsidRPr="00210FD8" w:rsidRDefault="00210FD8" w:rsidP="00210FD8">
            <w:pPr>
              <w:spacing w:before="100" w:beforeAutospacing="1" w:after="100" w:afterAutospacing="1" w:line="240" w:lineRule="auto"/>
              <w:rPr>
                <w:rFonts w:ascii="Arial" w:hAnsi="Arial" w:cs="Arial"/>
                <w:lang w:val="en-US"/>
              </w:rPr>
            </w:pPr>
            <w:r w:rsidRPr="00210FD8">
              <w:rPr>
                <w:rFonts w:ascii="Arial" w:hAnsi="Arial" w:cs="Arial"/>
                <w:i/>
                <w:iCs/>
                <w:color w:val="333333"/>
                <w:lang w:val="en-US"/>
              </w:rPr>
              <w:t xml:space="preserve">The transmitter unwanted emissions shall be measured with a resolution bandwidth of 1 MHz. A smaller resolution bandwidth is permitted provided that the measured power is integrated over the full required measurement bandwidth of 1 MHz. </w:t>
            </w:r>
            <w:r w:rsidRPr="00210FD8">
              <w:rPr>
                <w:rFonts w:ascii="Arial" w:hAnsi="Arial" w:cs="Arial"/>
                <w:b/>
                <w:bCs/>
                <w:i/>
                <w:iCs/>
                <w:color w:val="333333"/>
                <w:lang w:val="en-US"/>
              </w:rPr>
              <w:t xml:space="preserve">However, in the 1 MHz bands immediately adjacent to the edges of the frequency range(s) in which the equipment is allowed to operate, a resolution bandwidth of as close as possible to, without being less than 1% of the occupied bandwidth, shall be employed provided that the measured power is integrated over the full required measurement bandwidth of 1 MHz. </w:t>
            </w:r>
          </w:p>
          <w:p w14:paraId="760F5F8D" w14:textId="0D296123" w:rsidR="00210FD8" w:rsidRPr="00210FD8" w:rsidRDefault="00210FD8" w:rsidP="00210FD8">
            <w:pPr>
              <w:spacing w:before="100" w:beforeAutospacing="1" w:after="100" w:afterAutospacing="1" w:line="240" w:lineRule="auto"/>
              <w:rPr>
                <w:rFonts w:ascii="Arial" w:hAnsi="Arial" w:cs="Arial"/>
                <w:lang w:val="en-US"/>
              </w:rPr>
            </w:pPr>
            <w:r w:rsidRPr="00210FD8">
              <w:rPr>
                <w:rFonts w:ascii="Arial" w:hAnsi="Arial" w:cs="Arial"/>
                <w:lang w:val="en-US"/>
              </w:rPr>
              <w:t>The measurement method in the first 1 MHz immediately adjacent to the channel edges of the equipment (described in the third sentence “</w:t>
            </w:r>
            <w:r w:rsidRPr="00210FD8">
              <w:rPr>
                <w:rFonts w:ascii="Arial" w:hAnsi="Arial" w:cs="Arial"/>
                <w:b/>
                <w:bCs/>
                <w:lang w:val="en-US"/>
              </w:rPr>
              <w:t>bolded</w:t>
            </w:r>
            <w:r w:rsidRPr="00210FD8">
              <w:rPr>
                <w:rFonts w:ascii="Arial" w:hAnsi="Arial" w:cs="Arial"/>
                <w:lang w:val="en-US"/>
              </w:rPr>
              <w:t xml:space="preserve">”) requires the power to be integrated over the full 1 MHz bandwidth using a resolution bandwidth as close as possible to 1% of the occupied bandwidth, but not less than 1% of the occupied bandwidth, which results in an unwanted emission limit of -13 dBm/MHz from 0 to 1 MHz from the channel edges. As such, ISED confirms that TSG-RAN correctly interpreted ISED’s regulatory requirements. </w:t>
            </w:r>
          </w:p>
        </w:tc>
      </w:tr>
    </w:tbl>
    <w:p w14:paraId="7E1FF267" w14:textId="58E87234" w:rsidR="00210FD8" w:rsidRDefault="00210FD8" w:rsidP="00B77D81">
      <w:pPr>
        <w:jc w:val="both"/>
      </w:pPr>
    </w:p>
    <w:p w14:paraId="687222CF" w14:textId="7E5647D1" w:rsidR="00EE0F12" w:rsidRDefault="00EE0F12" w:rsidP="00B77D81">
      <w:pPr>
        <w:jc w:val="both"/>
      </w:pPr>
      <w:r>
        <w:t xml:space="preserve">This contribution </w:t>
      </w:r>
      <w:r w:rsidR="00E44F05">
        <w:t>shares our understanding of the Canadian regulator's guidance and provides further motivation to approve the two company CRs submitted to this meeting, which introduce a new NS to implement this regulation in the 3GPP specification</w:t>
      </w:r>
      <w:r w:rsidR="00667DAC">
        <w:t>s</w:t>
      </w:r>
      <w:r w:rsidR="00E44F05">
        <w:t xml:space="preserve"> </w:t>
      </w:r>
      <w:r w:rsidR="00E44F05">
        <w:fldChar w:fldCharType="begin"/>
      </w:r>
      <w:r w:rsidR="00E44F05">
        <w:instrText xml:space="preserve"> REF _Ref104496342 \r \h </w:instrText>
      </w:r>
      <w:r w:rsidR="00E44F05">
        <w:fldChar w:fldCharType="separate"/>
      </w:r>
      <w:r w:rsidR="00275CA0">
        <w:t>[6]</w:t>
      </w:r>
      <w:r w:rsidR="00E44F05">
        <w:fldChar w:fldCharType="end"/>
      </w:r>
      <w:r w:rsidR="00E44F05">
        <w:t xml:space="preserve">, </w:t>
      </w:r>
      <w:r w:rsidR="00E44F05">
        <w:fldChar w:fldCharType="begin"/>
      </w:r>
      <w:r w:rsidR="00E44F05">
        <w:instrText xml:space="preserve"> REF _Ref104496344 \r \h </w:instrText>
      </w:r>
      <w:r w:rsidR="00E44F05">
        <w:fldChar w:fldCharType="separate"/>
      </w:r>
      <w:r w:rsidR="00275CA0">
        <w:t>[7]</w:t>
      </w:r>
      <w:r w:rsidR="00E44F05">
        <w:fldChar w:fldCharType="end"/>
      </w:r>
      <w:r w:rsidR="00E44F05">
        <w:t>.</w:t>
      </w:r>
    </w:p>
    <w:p w14:paraId="1BD00B27" w14:textId="12C68EE1" w:rsidR="00D65B24" w:rsidRDefault="00E44F05" w:rsidP="00E44F05">
      <w:pPr>
        <w:pStyle w:val="Heading1"/>
      </w:pPr>
      <w:r>
        <w:t>2</w:t>
      </w:r>
      <w:r>
        <w:tab/>
        <w:t>Discussion</w:t>
      </w:r>
    </w:p>
    <w:p w14:paraId="7BACCCDC" w14:textId="7FC2950D" w:rsidR="00EE13EE" w:rsidRDefault="00EE13EE" w:rsidP="00EE13EE">
      <w:pPr>
        <w:pStyle w:val="Heading5"/>
      </w:pPr>
      <w:r>
        <w:t xml:space="preserve">2.1 </w:t>
      </w:r>
      <w:r w:rsidR="009B45AB">
        <w:t>Understanding the RSS-195 limits</w:t>
      </w:r>
    </w:p>
    <w:p w14:paraId="165EEC2B" w14:textId="5A907FBA" w:rsidR="002A1DF8" w:rsidRDefault="002A1DF8" w:rsidP="00E44F05">
      <w:pPr>
        <w:jc w:val="both"/>
      </w:pPr>
      <w:r>
        <w:t xml:space="preserve">The NR emission mask of NS_21 defines a certain measurement bandwidth smaller than 1MHz for the first bin directly adjacent to the channel edge. In case of NR the measurement bandwidth is set to 1% of the channel bandwidth. The ‘1%’ requirement is also stated in the regulatory description from RSS-195. However, the requirement also states that the emission power shall be integrated over the full measurement bandwidth of 1MHz. Regulatory specification allows to use smaller resolution bandwidth, but the measurement bandwidth is always 1MHz. As clarified in the ISED LS </w:t>
      </w:r>
      <w:r>
        <w:fldChar w:fldCharType="begin"/>
      </w:r>
      <w:r>
        <w:instrText xml:space="preserve"> REF _Ref104495930 \r \h </w:instrText>
      </w:r>
      <w:r>
        <w:fldChar w:fldCharType="separate"/>
      </w:r>
      <w:r w:rsidR="00275CA0">
        <w:t>[5]</w:t>
      </w:r>
      <w:r>
        <w:fldChar w:fldCharType="end"/>
      </w:r>
      <w:r>
        <w:t xml:space="preserve"> this means that the spectral emission mask for Canadian requirements should not feature a measurement bandwidth of ‘1%’ for the first MHz adjacent to the channel but ‘1MHz’.</w:t>
      </w:r>
    </w:p>
    <w:p w14:paraId="5D6A3EA4" w14:textId="12DE886B" w:rsidR="00E44F05" w:rsidRDefault="00E44F05" w:rsidP="00E44F05">
      <w:pPr>
        <w:jc w:val="both"/>
      </w:pPr>
      <w:r>
        <w:t xml:space="preserve">Given the clarification of the RSS-195 regulation in </w:t>
      </w:r>
      <w:r>
        <w:fldChar w:fldCharType="begin"/>
      </w:r>
      <w:r>
        <w:instrText xml:space="preserve"> REF _Ref104495930 \r \h </w:instrText>
      </w:r>
      <w:r>
        <w:fldChar w:fldCharType="separate"/>
      </w:r>
      <w:r w:rsidR="00275CA0">
        <w:t>[5]</w:t>
      </w:r>
      <w:r>
        <w:fldChar w:fldCharType="end"/>
      </w:r>
      <w:r>
        <w:t>, Figure 1 below illustrates the gap between the NS_21 emission limits currently implemented in the 3GPP specification and the Canadian regulation</w:t>
      </w:r>
      <w:r w:rsidR="00932118">
        <w:t>.</w:t>
      </w:r>
    </w:p>
    <w:p w14:paraId="4FF20A1F" w14:textId="77777777" w:rsidR="00E44F05" w:rsidRDefault="00E44F05" w:rsidP="00131031">
      <w:pPr>
        <w:jc w:val="center"/>
      </w:pPr>
      <w:r w:rsidRPr="00EE0F12">
        <w:rPr>
          <w:noProof/>
        </w:rPr>
        <w:lastRenderedPageBreak/>
        <w:drawing>
          <wp:inline distT="0" distB="0" distL="0" distR="0" wp14:anchorId="74AEFFC1" wp14:editId="78968220">
            <wp:extent cx="4107217" cy="2286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07217" cy="2286000"/>
                    </a:xfrm>
                    <a:prstGeom prst="rect">
                      <a:avLst/>
                    </a:prstGeom>
                  </pic:spPr>
                </pic:pic>
              </a:graphicData>
            </a:graphic>
          </wp:inline>
        </w:drawing>
      </w:r>
    </w:p>
    <w:p w14:paraId="137B1A5C" w14:textId="62C41BBA" w:rsidR="00E44F05" w:rsidRDefault="00E44F05" w:rsidP="00E44F05">
      <w:pPr>
        <w:pStyle w:val="TF"/>
      </w:pPr>
      <w:r>
        <w:t>Figure 1: Gap between NS_21 emission limits and RSS-195 regulation</w:t>
      </w:r>
    </w:p>
    <w:p w14:paraId="347CEB16" w14:textId="64A82EF7" w:rsidR="005F154E" w:rsidRDefault="00C10CAD" w:rsidP="00D161E6">
      <w:pPr>
        <w:jc w:val="both"/>
      </w:pPr>
      <w:r>
        <w:t>As A-MPR allowance</w:t>
      </w:r>
      <w:r w:rsidR="00061BD4">
        <w:t xml:space="preserve"> is</w:t>
      </w:r>
      <w:r>
        <w:t xml:space="preserve"> </w:t>
      </w:r>
      <w:r w:rsidR="00061BD4">
        <w:t>derived with respect</w:t>
      </w:r>
      <w:r>
        <w:t xml:space="preserve"> to </w:t>
      </w:r>
      <w:r w:rsidR="00061BD4">
        <w:t xml:space="preserve">the </w:t>
      </w:r>
      <w:r>
        <w:t xml:space="preserve">requirements defined for </w:t>
      </w:r>
      <w:r w:rsidR="00061BD4">
        <w:t>NS_21, there exist</w:t>
      </w:r>
      <w:r w:rsidR="00B4517E">
        <w:t>s</w:t>
      </w:r>
      <w:r w:rsidR="00061BD4">
        <w:t xml:space="preserve"> a gap between the power backoff allowance in 38.101-1 and the actual power backoff required to meet</w:t>
      </w:r>
      <w:r w:rsidR="000021B2">
        <w:t xml:space="preserve"> Canadian</w:t>
      </w:r>
      <w:r w:rsidR="00061BD4">
        <w:t xml:space="preserve"> regulatory requirements.</w:t>
      </w:r>
      <w:r w:rsidR="00AE7061">
        <w:t xml:space="preserve"> As the out-of-band emission requirements for 10MHz channel bandwidth are more </w:t>
      </w:r>
      <w:r w:rsidR="000571CD">
        <w:t>demanding</w:t>
      </w:r>
      <w:r w:rsidR="00AE7061">
        <w:t xml:space="preserve"> than the </w:t>
      </w:r>
      <w:r w:rsidR="000571CD">
        <w:t>limit directly adjacent to the channel</w:t>
      </w:r>
      <w:r w:rsidR="00AE7061">
        <w:t xml:space="preserve"> the A-MPR is sufficient. In case of 5MHz channel bandwidth there is no A-MPR defined. As the</w:t>
      </w:r>
      <w:r w:rsidR="000021B2">
        <w:t xml:space="preserve"> Canadian</w:t>
      </w:r>
      <w:r w:rsidR="00AE7061">
        <w:t xml:space="preserve"> regulatory requirements are tighter than the NR SEM the MPR is not sufficient for all modulations. Especially, </w:t>
      </w:r>
      <w:r w:rsidR="00B4517E">
        <w:t>due to the low MPR allowance for</w:t>
      </w:r>
      <w:r w:rsidR="00AE7061">
        <w:t xml:space="preserve"> PI/2 BPSK comply to the emission limits</w:t>
      </w:r>
      <w:r w:rsidR="0039120B">
        <w:t xml:space="preserve"> is challenging.</w:t>
      </w:r>
    </w:p>
    <w:p w14:paraId="0E7E72A1" w14:textId="3A03520D" w:rsidR="00E054C0" w:rsidRDefault="00055A19" w:rsidP="00D161E6">
      <w:pPr>
        <w:jc w:val="both"/>
      </w:pPr>
      <w:r>
        <w:t>Following</w:t>
      </w:r>
      <w:r w:rsidR="006B3D8B">
        <w:t xml:space="preserve"> the agreed WF in RAN4 </w:t>
      </w:r>
      <w:r w:rsidR="008C5BF6">
        <w:fldChar w:fldCharType="begin"/>
      </w:r>
      <w:r w:rsidR="008C5BF6">
        <w:instrText xml:space="preserve"> REF _Ref104496681 \r \h </w:instrText>
      </w:r>
      <w:r w:rsidR="008C5BF6">
        <w:fldChar w:fldCharType="separate"/>
      </w:r>
      <w:r w:rsidR="00275CA0">
        <w:t>[8]</w:t>
      </w:r>
      <w:r w:rsidR="008C5BF6">
        <w:fldChar w:fldCharType="end"/>
      </w:r>
      <w:r w:rsidR="006910A9">
        <w:t xml:space="preserve"> </w:t>
      </w:r>
      <w:r w:rsidR="006B3D8B">
        <w:t>i</w:t>
      </w:r>
      <w:r w:rsidR="005F154E">
        <w:t xml:space="preserve">t is proposed to </w:t>
      </w:r>
      <w:r w:rsidR="006910A9">
        <w:t>create</w:t>
      </w:r>
      <w:r w:rsidR="005F154E">
        <w:t xml:space="preserve"> a</w:t>
      </w:r>
      <w:r w:rsidR="000021B2">
        <w:t xml:space="preserve"> new network signalling with a</w:t>
      </w:r>
      <w:r w:rsidR="005F154E">
        <w:t xml:space="preserve"> SEM table</w:t>
      </w:r>
      <w:r w:rsidR="00766220">
        <w:t xml:space="preserve"> covering the </w:t>
      </w:r>
      <w:r w:rsidR="00766220" w:rsidRPr="003E033E">
        <w:t>ISED RSS</w:t>
      </w:r>
      <w:r w:rsidR="00766220">
        <w:t>-</w:t>
      </w:r>
      <w:r w:rsidR="00766220" w:rsidRPr="003E033E">
        <w:t>195</w:t>
      </w:r>
      <w:r w:rsidR="00766220">
        <w:t xml:space="preserve"> requirements</w:t>
      </w:r>
      <w:r w:rsidR="005F154E">
        <w:t>.</w:t>
      </w:r>
      <w:r w:rsidR="006B53D2">
        <w:t xml:space="preserve"> It is proposed to use the next available flag </w:t>
      </w:r>
      <w:r w:rsidR="006B53D2" w:rsidRPr="00B14E40">
        <w:t>NS_6</w:t>
      </w:r>
      <w:r w:rsidR="00B14E40" w:rsidRPr="00B14E40">
        <w:t>2</w:t>
      </w:r>
      <w:r w:rsidR="006B53D2">
        <w:t>.</w:t>
      </w:r>
      <w:r w:rsidR="007961B5">
        <w:t xml:space="preserve">  An excerpt from the CRs </w:t>
      </w:r>
      <w:r w:rsidR="007961B5">
        <w:fldChar w:fldCharType="begin"/>
      </w:r>
      <w:r w:rsidR="007961B5">
        <w:instrText xml:space="preserve"> REF _Ref104496342 \r \h </w:instrText>
      </w:r>
      <w:r w:rsidR="007961B5">
        <w:fldChar w:fldCharType="separate"/>
      </w:r>
      <w:r w:rsidR="00275CA0">
        <w:t>[6]</w:t>
      </w:r>
      <w:r w:rsidR="007961B5">
        <w:fldChar w:fldCharType="end"/>
      </w:r>
      <w:r w:rsidR="007961B5">
        <w:t xml:space="preserve"> </w:t>
      </w:r>
      <w:r w:rsidR="007961B5">
        <w:fldChar w:fldCharType="begin"/>
      </w:r>
      <w:r w:rsidR="007961B5">
        <w:instrText xml:space="preserve"> REF _Ref104496344 \r \h </w:instrText>
      </w:r>
      <w:r w:rsidR="007961B5">
        <w:fldChar w:fldCharType="separate"/>
      </w:r>
      <w:r w:rsidR="00275CA0">
        <w:t>[7]</w:t>
      </w:r>
      <w:r w:rsidR="007961B5">
        <w:fldChar w:fldCharType="end"/>
      </w:r>
      <w:r w:rsidR="007961B5">
        <w:t xml:space="preserve"> illustrates the measurement bandwidth change relative to NS_21.</w:t>
      </w:r>
    </w:p>
    <w:tbl>
      <w:tblPr>
        <w:tblStyle w:val="TableGrid"/>
        <w:tblW w:w="0" w:type="auto"/>
        <w:tblLook w:val="04A0" w:firstRow="1" w:lastRow="0" w:firstColumn="1" w:lastColumn="0" w:noHBand="0" w:noVBand="1"/>
      </w:tblPr>
      <w:tblGrid>
        <w:gridCol w:w="9631"/>
      </w:tblGrid>
      <w:tr w:rsidR="008179BC" w14:paraId="5CFC35C9" w14:textId="77777777" w:rsidTr="008179BC">
        <w:tc>
          <w:tcPr>
            <w:tcW w:w="9631" w:type="dxa"/>
          </w:tcPr>
          <w:p w14:paraId="75AB5D40" w14:textId="6D2AA571" w:rsidR="0030653C" w:rsidRPr="001C0CC4" w:rsidRDefault="0030653C" w:rsidP="0030653C">
            <w:pPr>
              <w:pStyle w:val="TH"/>
            </w:pPr>
            <w:r w:rsidRPr="001C0CC4">
              <w:t>Table 6.5.2.3.</w:t>
            </w:r>
            <w:r w:rsidR="00DE4FC3">
              <w:t>x</w:t>
            </w:r>
            <w:r w:rsidRPr="001C0CC4">
              <w:t>-1: Additional requirements for "NS_</w:t>
            </w:r>
            <w:r w:rsidR="00745331">
              <w:t>6</w:t>
            </w:r>
            <w:r w:rsidR="00B14E40">
              <w:t>2</w:t>
            </w:r>
            <w:r w:rsidRPr="001C0CC4">
              <w: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
              <w:gridCol w:w="850"/>
              <w:gridCol w:w="851"/>
              <w:gridCol w:w="850"/>
              <w:gridCol w:w="851"/>
              <w:gridCol w:w="781"/>
              <w:gridCol w:w="781"/>
              <w:gridCol w:w="781"/>
              <w:gridCol w:w="2379"/>
            </w:tblGrid>
            <w:tr w:rsidR="0030653C" w:rsidRPr="001C0CC4" w14:paraId="7206C9BF" w14:textId="77777777" w:rsidTr="00545655">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4A25555D" w14:textId="77777777" w:rsidR="0030653C" w:rsidRPr="001C0CC4" w:rsidRDefault="0030653C" w:rsidP="0030653C">
                  <w:pPr>
                    <w:keepNext/>
                    <w:keepLines/>
                    <w:spacing w:after="0"/>
                    <w:jc w:val="center"/>
                    <w:rPr>
                      <w:rFonts w:ascii="Arial" w:hAnsi="Arial" w:cs="Arial"/>
                      <w:b/>
                      <w:sz w:val="18"/>
                    </w:rPr>
                  </w:pPr>
                  <w:r w:rsidRPr="0030342B">
                    <w:rPr>
                      <w:rFonts w:ascii="Arial" w:hAnsi="Arial" w:cs="Arial"/>
                      <w:b/>
                      <w:sz w:val="18"/>
                    </w:rPr>
                    <w:t>Δf</w:t>
                  </w:r>
                  <w:r w:rsidRPr="0030342B">
                    <w:rPr>
                      <w:rFonts w:ascii="Arial" w:hAnsi="Arial" w:cs="Arial"/>
                      <w:b/>
                      <w:sz w:val="18"/>
                      <w:vertAlign w:val="subscript"/>
                    </w:rPr>
                    <w:t>OOB</w:t>
                  </w:r>
                  <w:r w:rsidRPr="0030342B">
                    <w:rPr>
                      <w:rFonts w:ascii="Arial" w:hAnsi="Arial" w:cs="Arial"/>
                      <w:b/>
                      <w:sz w:val="18"/>
                    </w:rPr>
                    <w:t xml:space="preserve"> </w:t>
                  </w:r>
                  <w:r w:rsidRPr="0030342B">
                    <w:rPr>
                      <w:rFonts w:ascii="Arial" w:hAnsi="Arial" w:cs="Arial"/>
                      <w:b/>
                      <w:sz w:val="18"/>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1548A708" w14:textId="77777777" w:rsidR="0030653C" w:rsidRPr="001C0CC4" w:rsidRDefault="0030653C" w:rsidP="0030653C">
                  <w:pPr>
                    <w:keepNext/>
                    <w:keepLines/>
                    <w:spacing w:after="0"/>
                    <w:jc w:val="center"/>
                    <w:rPr>
                      <w:rFonts w:ascii="Arial" w:hAnsi="Arial" w:cs="Arial"/>
                      <w:b/>
                      <w:sz w:val="18"/>
                    </w:rPr>
                  </w:pPr>
                  <w:r w:rsidRPr="0030342B">
                    <w:rPr>
                      <w:rFonts w:ascii="Arial" w:hAnsi="Arial" w:cs="Arial"/>
                      <w:b/>
                      <w:sz w:val="18"/>
                    </w:rPr>
                    <w:t>Channel bandwidth (MHz) / Spectrum emission limit (dBm)</w:t>
                  </w:r>
                </w:p>
              </w:tc>
              <w:tc>
                <w:tcPr>
                  <w:tcW w:w="2379" w:type="dxa"/>
                  <w:tcBorders>
                    <w:top w:val="single" w:sz="4" w:space="0" w:color="auto"/>
                    <w:left w:val="single" w:sz="4" w:space="0" w:color="auto"/>
                    <w:bottom w:val="nil"/>
                    <w:right w:val="single" w:sz="4" w:space="0" w:color="auto"/>
                  </w:tcBorders>
                  <w:shd w:val="clear" w:color="auto" w:fill="auto"/>
                </w:tcPr>
                <w:p w14:paraId="1F3C9402" w14:textId="77777777" w:rsidR="0030653C" w:rsidRPr="001C0CC4" w:rsidRDefault="0030653C" w:rsidP="0030653C">
                  <w:pPr>
                    <w:keepNext/>
                    <w:keepLines/>
                    <w:spacing w:after="0"/>
                    <w:jc w:val="center"/>
                    <w:rPr>
                      <w:rFonts w:ascii="Arial" w:hAnsi="Arial" w:cs="Arial"/>
                      <w:b/>
                      <w:sz w:val="18"/>
                    </w:rPr>
                  </w:pPr>
                  <w:r w:rsidRPr="001C0CC4">
                    <w:rPr>
                      <w:rFonts w:ascii="Arial" w:hAnsi="Arial" w:cs="Arial"/>
                      <w:b/>
                      <w:sz w:val="18"/>
                    </w:rPr>
                    <w:t>Measurement bandwidth</w:t>
                  </w:r>
                </w:p>
              </w:tc>
            </w:tr>
            <w:tr w:rsidR="0030653C" w:rsidRPr="001C0CC4" w14:paraId="55C51D86" w14:textId="77777777" w:rsidTr="00545655">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097686FF" w14:textId="77777777" w:rsidR="0030653C" w:rsidRPr="001C0CC4" w:rsidRDefault="0030653C" w:rsidP="0030653C">
                  <w:pPr>
                    <w:keepNext/>
                    <w:keepLines/>
                    <w:spacing w:after="0"/>
                    <w:jc w:val="center"/>
                    <w:rPr>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tcPr>
                <w:p w14:paraId="2325999D" w14:textId="77777777" w:rsidR="0030653C" w:rsidRPr="001C0CC4" w:rsidRDefault="0030653C" w:rsidP="0030653C">
                  <w:pPr>
                    <w:keepNext/>
                    <w:keepLines/>
                    <w:spacing w:after="0"/>
                    <w:jc w:val="center"/>
                    <w:rPr>
                      <w:rFonts w:ascii="Arial" w:hAnsi="Arial" w:cs="Arial"/>
                      <w:b/>
                      <w:sz w:val="18"/>
                      <w:lang w:eastAsia="zh-CN"/>
                    </w:rPr>
                  </w:pPr>
                  <w:r>
                    <w:rPr>
                      <w:rFonts w:ascii="Arial" w:hAnsi="Arial" w:cs="Arial" w:hint="eastAsia"/>
                      <w:b/>
                      <w:sz w:val="18"/>
                      <w:lang w:eastAsia="zh-CN"/>
                    </w:rPr>
                    <w:t>5</w:t>
                  </w:r>
                </w:p>
              </w:tc>
              <w:tc>
                <w:tcPr>
                  <w:tcW w:w="851" w:type="dxa"/>
                  <w:tcBorders>
                    <w:top w:val="single" w:sz="4" w:space="0" w:color="auto"/>
                    <w:left w:val="single" w:sz="4" w:space="0" w:color="auto"/>
                    <w:bottom w:val="single" w:sz="4" w:space="0" w:color="auto"/>
                    <w:right w:val="single" w:sz="4" w:space="0" w:color="auto"/>
                  </w:tcBorders>
                </w:tcPr>
                <w:p w14:paraId="7482DF9E" w14:textId="77777777" w:rsidR="0030653C" w:rsidRPr="001C0CC4" w:rsidRDefault="0030653C" w:rsidP="0030653C">
                  <w:pPr>
                    <w:keepNext/>
                    <w:keepLines/>
                    <w:spacing w:after="0"/>
                    <w:jc w:val="center"/>
                    <w:rPr>
                      <w:rFonts w:ascii="Arial" w:hAnsi="Arial" w:cs="Arial"/>
                      <w:b/>
                      <w:sz w:val="18"/>
                      <w:lang w:eastAsia="zh-CN"/>
                    </w:rPr>
                  </w:pPr>
                  <w:r>
                    <w:rPr>
                      <w:rFonts w:ascii="Arial" w:hAnsi="Arial" w:cs="Arial" w:hint="eastAsia"/>
                      <w:b/>
                      <w:sz w:val="18"/>
                      <w:lang w:eastAsia="zh-CN"/>
                    </w:rPr>
                    <w:t>10</w:t>
                  </w:r>
                </w:p>
              </w:tc>
              <w:tc>
                <w:tcPr>
                  <w:tcW w:w="850" w:type="dxa"/>
                  <w:tcBorders>
                    <w:top w:val="single" w:sz="4" w:space="0" w:color="auto"/>
                    <w:left w:val="single" w:sz="4" w:space="0" w:color="auto"/>
                    <w:bottom w:val="single" w:sz="4" w:space="0" w:color="auto"/>
                    <w:right w:val="single" w:sz="4" w:space="0" w:color="auto"/>
                  </w:tcBorders>
                </w:tcPr>
                <w:p w14:paraId="5BC9AA75" w14:textId="77777777" w:rsidR="0030653C" w:rsidRPr="001C0CC4" w:rsidRDefault="0030653C" w:rsidP="0030653C">
                  <w:pPr>
                    <w:keepNext/>
                    <w:keepLines/>
                    <w:spacing w:after="0"/>
                    <w:jc w:val="center"/>
                    <w:rPr>
                      <w:rFonts w:ascii="Arial" w:hAnsi="Arial" w:cs="Arial"/>
                      <w:b/>
                      <w:sz w:val="18"/>
                      <w:lang w:eastAsia="zh-CN"/>
                    </w:rPr>
                  </w:pPr>
                  <w:r>
                    <w:rPr>
                      <w:rFonts w:ascii="Arial" w:hAnsi="Arial" w:cs="Arial" w:hint="eastAsia"/>
                      <w:b/>
                      <w:sz w:val="18"/>
                      <w:lang w:eastAsia="zh-CN"/>
                    </w:rPr>
                    <w:t>15</w:t>
                  </w:r>
                </w:p>
              </w:tc>
              <w:tc>
                <w:tcPr>
                  <w:tcW w:w="851" w:type="dxa"/>
                  <w:tcBorders>
                    <w:top w:val="single" w:sz="4" w:space="0" w:color="auto"/>
                    <w:left w:val="single" w:sz="4" w:space="0" w:color="auto"/>
                    <w:bottom w:val="single" w:sz="4" w:space="0" w:color="auto"/>
                    <w:right w:val="single" w:sz="4" w:space="0" w:color="auto"/>
                  </w:tcBorders>
                </w:tcPr>
                <w:p w14:paraId="629D204C" w14:textId="77777777" w:rsidR="0030653C" w:rsidRPr="001C0CC4" w:rsidRDefault="0030653C" w:rsidP="0030653C">
                  <w:pPr>
                    <w:keepNext/>
                    <w:keepLines/>
                    <w:spacing w:after="0"/>
                    <w:jc w:val="center"/>
                    <w:rPr>
                      <w:rFonts w:ascii="Arial" w:hAnsi="Arial" w:cs="Arial"/>
                      <w:b/>
                      <w:sz w:val="18"/>
                      <w:lang w:eastAsia="zh-CN"/>
                    </w:rPr>
                  </w:pPr>
                  <w:r>
                    <w:rPr>
                      <w:rFonts w:ascii="Arial" w:hAnsi="Arial" w:cs="Arial" w:hint="eastAsia"/>
                      <w:b/>
                      <w:sz w:val="18"/>
                      <w:lang w:eastAsia="zh-CN"/>
                    </w:rPr>
                    <w:t>20</w:t>
                  </w:r>
                </w:p>
              </w:tc>
              <w:tc>
                <w:tcPr>
                  <w:tcW w:w="781" w:type="dxa"/>
                  <w:tcBorders>
                    <w:top w:val="single" w:sz="4" w:space="0" w:color="auto"/>
                    <w:left w:val="single" w:sz="4" w:space="0" w:color="auto"/>
                    <w:bottom w:val="single" w:sz="4" w:space="0" w:color="auto"/>
                    <w:right w:val="single" w:sz="4" w:space="0" w:color="auto"/>
                  </w:tcBorders>
                </w:tcPr>
                <w:p w14:paraId="40ECDCA0" w14:textId="77777777" w:rsidR="0030653C" w:rsidRPr="001C0CC4" w:rsidRDefault="0030653C" w:rsidP="0030653C">
                  <w:pPr>
                    <w:keepNext/>
                    <w:keepLines/>
                    <w:spacing w:after="0"/>
                    <w:jc w:val="center"/>
                    <w:rPr>
                      <w:rFonts w:ascii="Arial" w:hAnsi="Arial" w:cs="Arial"/>
                      <w:b/>
                      <w:sz w:val="18"/>
                      <w:lang w:eastAsia="zh-CN"/>
                    </w:rPr>
                  </w:pPr>
                  <w:r>
                    <w:rPr>
                      <w:rFonts w:ascii="Arial" w:hAnsi="Arial" w:cs="Arial" w:hint="eastAsia"/>
                      <w:b/>
                      <w:sz w:val="18"/>
                      <w:lang w:eastAsia="zh-CN"/>
                    </w:rPr>
                    <w:t>25</w:t>
                  </w:r>
                </w:p>
              </w:tc>
              <w:tc>
                <w:tcPr>
                  <w:tcW w:w="781" w:type="dxa"/>
                  <w:tcBorders>
                    <w:top w:val="single" w:sz="4" w:space="0" w:color="auto"/>
                    <w:left w:val="single" w:sz="4" w:space="0" w:color="auto"/>
                    <w:bottom w:val="single" w:sz="4" w:space="0" w:color="auto"/>
                    <w:right w:val="single" w:sz="4" w:space="0" w:color="auto"/>
                  </w:tcBorders>
                </w:tcPr>
                <w:p w14:paraId="59D8B7DF" w14:textId="77777777" w:rsidR="0030653C" w:rsidRDefault="0030653C" w:rsidP="0030653C">
                  <w:pPr>
                    <w:keepNext/>
                    <w:keepLines/>
                    <w:spacing w:after="0"/>
                    <w:jc w:val="center"/>
                    <w:rPr>
                      <w:rFonts w:ascii="Arial" w:hAnsi="Arial" w:cs="Arial"/>
                      <w:b/>
                      <w:sz w:val="18"/>
                      <w:lang w:eastAsia="zh-CN"/>
                    </w:rPr>
                  </w:pPr>
                  <w:r>
                    <w:rPr>
                      <w:rFonts w:ascii="Arial" w:hAnsi="Arial" w:cs="Arial" w:hint="eastAsia"/>
                      <w:b/>
                      <w:sz w:val="18"/>
                      <w:lang w:eastAsia="zh-CN"/>
                    </w:rPr>
                    <w:t>30</w:t>
                  </w:r>
                </w:p>
              </w:tc>
              <w:tc>
                <w:tcPr>
                  <w:tcW w:w="781" w:type="dxa"/>
                  <w:tcBorders>
                    <w:top w:val="single" w:sz="4" w:space="0" w:color="auto"/>
                    <w:left w:val="single" w:sz="4" w:space="0" w:color="auto"/>
                    <w:bottom w:val="single" w:sz="4" w:space="0" w:color="auto"/>
                    <w:right w:val="single" w:sz="4" w:space="0" w:color="auto"/>
                  </w:tcBorders>
                </w:tcPr>
                <w:p w14:paraId="6A12C65E" w14:textId="77777777" w:rsidR="0030653C" w:rsidRPr="001C0CC4" w:rsidRDefault="0030653C" w:rsidP="0030653C">
                  <w:pPr>
                    <w:keepNext/>
                    <w:keepLines/>
                    <w:spacing w:after="0"/>
                    <w:jc w:val="center"/>
                    <w:rPr>
                      <w:rFonts w:ascii="Arial" w:hAnsi="Arial" w:cs="Arial"/>
                      <w:b/>
                      <w:sz w:val="18"/>
                      <w:lang w:eastAsia="zh-CN"/>
                    </w:rPr>
                  </w:pPr>
                  <w:r>
                    <w:rPr>
                      <w:rFonts w:ascii="Arial" w:hAnsi="Arial" w:cs="Arial" w:hint="eastAsia"/>
                      <w:b/>
                      <w:sz w:val="18"/>
                      <w:lang w:eastAsia="zh-CN"/>
                    </w:rPr>
                    <w:t>40</w:t>
                  </w:r>
                </w:p>
              </w:tc>
              <w:tc>
                <w:tcPr>
                  <w:tcW w:w="2379" w:type="dxa"/>
                  <w:tcBorders>
                    <w:top w:val="nil"/>
                    <w:left w:val="single" w:sz="4" w:space="0" w:color="auto"/>
                    <w:bottom w:val="single" w:sz="4" w:space="0" w:color="auto"/>
                    <w:right w:val="single" w:sz="4" w:space="0" w:color="auto"/>
                  </w:tcBorders>
                  <w:shd w:val="clear" w:color="auto" w:fill="auto"/>
                </w:tcPr>
                <w:p w14:paraId="6D50F49D" w14:textId="77777777" w:rsidR="0030653C" w:rsidRPr="001C0CC4" w:rsidRDefault="0030653C" w:rsidP="0030653C">
                  <w:pPr>
                    <w:keepNext/>
                    <w:keepLines/>
                    <w:spacing w:after="0"/>
                    <w:jc w:val="center"/>
                    <w:rPr>
                      <w:rFonts w:ascii="Arial" w:hAnsi="Arial" w:cs="Arial"/>
                      <w:b/>
                      <w:sz w:val="18"/>
                    </w:rPr>
                  </w:pPr>
                </w:p>
              </w:tc>
            </w:tr>
            <w:tr w:rsidR="0030653C" w:rsidRPr="001C0CC4" w14:paraId="7AB404F8" w14:textId="77777777" w:rsidTr="00545655">
              <w:trPr>
                <w:jc w:val="center"/>
              </w:trPr>
              <w:tc>
                <w:tcPr>
                  <w:tcW w:w="1085" w:type="dxa"/>
                  <w:tcBorders>
                    <w:top w:val="single" w:sz="4" w:space="0" w:color="auto"/>
                    <w:left w:val="single" w:sz="4" w:space="0" w:color="auto"/>
                    <w:bottom w:val="single" w:sz="4" w:space="0" w:color="auto"/>
                    <w:right w:val="single" w:sz="4" w:space="0" w:color="auto"/>
                  </w:tcBorders>
                  <w:hideMark/>
                </w:tcPr>
                <w:p w14:paraId="060A8C81" w14:textId="77777777" w:rsidR="0030653C" w:rsidRPr="001C0CC4" w:rsidRDefault="0030653C" w:rsidP="0030653C">
                  <w:pPr>
                    <w:pStyle w:val="TAC"/>
                    <w:rPr>
                      <w:b/>
                    </w:rPr>
                  </w:pPr>
                  <w:r w:rsidRPr="001C0CC4">
                    <w:sym w:font="Symbol" w:char="F0B1"/>
                  </w:r>
                  <w:r w:rsidRPr="001C0CC4">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5DBCD6C7" w14:textId="77777777" w:rsidR="0030653C" w:rsidRPr="001C0CC4" w:rsidRDefault="0030653C" w:rsidP="0030653C">
                  <w:pPr>
                    <w:pStyle w:val="TAC"/>
                    <w:rPr>
                      <w:b/>
                    </w:rPr>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308866B0" w14:textId="77777777" w:rsidR="0030653C" w:rsidRPr="001C0CC4" w:rsidRDefault="0030653C" w:rsidP="0030653C">
                  <w:pPr>
                    <w:pStyle w:val="TAC"/>
                    <w:rPr>
                      <w:b/>
                    </w:rPr>
                  </w:pPr>
                  <w:r w:rsidRPr="001C0CC4">
                    <w:t>-13</w:t>
                  </w:r>
                </w:p>
              </w:tc>
              <w:tc>
                <w:tcPr>
                  <w:tcW w:w="850" w:type="dxa"/>
                  <w:tcBorders>
                    <w:top w:val="single" w:sz="4" w:space="0" w:color="auto"/>
                    <w:left w:val="single" w:sz="4" w:space="0" w:color="auto"/>
                    <w:bottom w:val="single" w:sz="4" w:space="0" w:color="auto"/>
                    <w:right w:val="single" w:sz="4" w:space="0" w:color="auto"/>
                  </w:tcBorders>
                  <w:hideMark/>
                </w:tcPr>
                <w:p w14:paraId="7BD831F8" w14:textId="77777777" w:rsidR="0030653C" w:rsidRPr="001C0CC4" w:rsidRDefault="0030653C" w:rsidP="0030653C">
                  <w:pPr>
                    <w:pStyle w:val="TAC"/>
                    <w:rPr>
                      <w:b/>
                    </w:rPr>
                  </w:pPr>
                  <w:r w:rsidRPr="001C0CC4">
                    <w:t>-13</w:t>
                  </w:r>
                </w:p>
              </w:tc>
              <w:tc>
                <w:tcPr>
                  <w:tcW w:w="851" w:type="dxa"/>
                  <w:tcBorders>
                    <w:top w:val="single" w:sz="4" w:space="0" w:color="auto"/>
                    <w:left w:val="single" w:sz="4" w:space="0" w:color="auto"/>
                    <w:bottom w:val="single" w:sz="4" w:space="0" w:color="auto"/>
                    <w:right w:val="single" w:sz="4" w:space="0" w:color="auto"/>
                  </w:tcBorders>
                  <w:hideMark/>
                </w:tcPr>
                <w:p w14:paraId="3001F49A" w14:textId="77777777" w:rsidR="0030653C" w:rsidRPr="001C0CC4" w:rsidRDefault="0030653C" w:rsidP="0030653C">
                  <w:pPr>
                    <w:pStyle w:val="TAC"/>
                    <w:rPr>
                      <w:b/>
                    </w:rPr>
                  </w:pPr>
                  <w:r w:rsidRPr="001C0CC4">
                    <w:t>-13</w:t>
                  </w:r>
                </w:p>
              </w:tc>
              <w:tc>
                <w:tcPr>
                  <w:tcW w:w="781" w:type="dxa"/>
                  <w:tcBorders>
                    <w:top w:val="single" w:sz="4" w:space="0" w:color="auto"/>
                    <w:left w:val="single" w:sz="4" w:space="0" w:color="auto"/>
                    <w:bottom w:val="single" w:sz="4" w:space="0" w:color="auto"/>
                    <w:right w:val="single" w:sz="4" w:space="0" w:color="auto"/>
                  </w:tcBorders>
                </w:tcPr>
                <w:p w14:paraId="56117503" w14:textId="77777777" w:rsidR="0030653C" w:rsidRPr="001C0CC4" w:rsidRDefault="0030653C" w:rsidP="0030653C">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tcPr>
                <w:p w14:paraId="76C2CF59" w14:textId="77777777" w:rsidR="0030653C" w:rsidRPr="001C0CC4" w:rsidRDefault="0030653C" w:rsidP="0030653C">
                  <w:pPr>
                    <w:pStyle w:val="TAC"/>
                  </w:pPr>
                  <w:r w:rsidRPr="001C0CC4">
                    <w:t>-13</w:t>
                  </w:r>
                </w:p>
              </w:tc>
              <w:tc>
                <w:tcPr>
                  <w:tcW w:w="781" w:type="dxa"/>
                  <w:tcBorders>
                    <w:top w:val="single" w:sz="4" w:space="0" w:color="auto"/>
                    <w:left w:val="single" w:sz="4" w:space="0" w:color="auto"/>
                    <w:bottom w:val="single" w:sz="4" w:space="0" w:color="auto"/>
                    <w:right w:val="single" w:sz="4" w:space="0" w:color="auto"/>
                  </w:tcBorders>
                  <w:hideMark/>
                </w:tcPr>
                <w:p w14:paraId="2A9992AD" w14:textId="77777777" w:rsidR="0030653C" w:rsidRPr="001C0CC4" w:rsidRDefault="0030653C" w:rsidP="0030653C">
                  <w:pPr>
                    <w:pStyle w:val="TAC"/>
                  </w:pPr>
                  <w:r w:rsidRPr="001C0CC4">
                    <w:t>-13</w:t>
                  </w:r>
                </w:p>
              </w:tc>
              <w:tc>
                <w:tcPr>
                  <w:tcW w:w="2379" w:type="dxa"/>
                  <w:tcBorders>
                    <w:top w:val="single" w:sz="4" w:space="0" w:color="auto"/>
                    <w:left w:val="single" w:sz="4" w:space="0" w:color="auto"/>
                    <w:bottom w:val="single" w:sz="4" w:space="0" w:color="auto"/>
                    <w:right w:val="single" w:sz="4" w:space="0" w:color="auto"/>
                  </w:tcBorders>
                  <w:hideMark/>
                </w:tcPr>
                <w:p w14:paraId="609CCEBD" w14:textId="77777777" w:rsidR="0030653C" w:rsidRPr="001C0CC4" w:rsidRDefault="0030653C" w:rsidP="0030653C">
                  <w:pPr>
                    <w:pStyle w:val="TAC"/>
                    <w:rPr>
                      <w:b/>
                    </w:rPr>
                  </w:pPr>
                  <w:r w:rsidRPr="008179BC">
                    <w:rPr>
                      <w:strike/>
                      <w:color w:val="FF0000"/>
                    </w:rPr>
                    <w:t>1 % of channel BW</w:t>
                  </w:r>
                  <w:r>
                    <w:rPr>
                      <w:color w:val="FF0000"/>
                    </w:rPr>
                    <w:t xml:space="preserve"> </w:t>
                  </w:r>
                  <w:r w:rsidRPr="00AB7FB8">
                    <w:rPr>
                      <w:color w:val="FF0000"/>
                    </w:rPr>
                    <w:t>1 MHz</w:t>
                  </w:r>
                </w:p>
              </w:tc>
            </w:tr>
          </w:tbl>
          <w:p w14:paraId="54946BE6" w14:textId="1A3CE337" w:rsidR="0030653C" w:rsidRDefault="0030653C" w:rsidP="00D161E6">
            <w:pPr>
              <w:jc w:val="both"/>
            </w:pPr>
            <w:r>
              <w:t xml:space="preserve"> </w:t>
            </w:r>
          </w:p>
        </w:tc>
      </w:tr>
    </w:tbl>
    <w:p w14:paraId="0E751CBA" w14:textId="7904581F" w:rsidR="008179BC" w:rsidRDefault="008179BC" w:rsidP="00D161E6">
      <w:pPr>
        <w:jc w:val="both"/>
      </w:pPr>
    </w:p>
    <w:p w14:paraId="6C927C26" w14:textId="62652EC2" w:rsidR="00D553EE" w:rsidRDefault="00D553EE" w:rsidP="00D553EE">
      <w:pPr>
        <w:pStyle w:val="Observation"/>
      </w:pPr>
      <w:bookmarkStart w:id="1" w:name="_Toc13820865"/>
      <w:bookmarkStart w:id="2" w:name="_Toc13820963"/>
      <w:bookmarkStart w:id="3" w:name="_Toc13823287"/>
      <w:bookmarkStart w:id="4" w:name="_Toc13823509"/>
      <w:bookmarkStart w:id="5" w:name="_Toc13823765"/>
      <w:bookmarkStart w:id="6" w:name="_Toc104497258"/>
      <w:bookmarkStart w:id="7" w:name="_Toc104497392"/>
      <w:r>
        <w:t>Observation 1:</w:t>
      </w:r>
      <w:r>
        <w:tab/>
      </w:r>
      <w:bookmarkEnd w:id="1"/>
      <w:bookmarkEnd w:id="2"/>
      <w:bookmarkEnd w:id="3"/>
      <w:bookmarkEnd w:id="4"/>
      <w:bookmarkEnd w:id="5"/>
      <w:r w:rsidRPr="00D553EE">
        <w:t>Measurement bandwidth first for the first one MHz directly adjacent to the channel edge is equal to one MHz but the resolution bandwidth is close to 1% of the channel bandwidth. This requirement is tighter than NR NS_21 SEM and leads to the issue that power backoff requirements are not correctly reflected for all modulation types with 5MHz CBW.</w:t>
      </w:r>
      <w:bookmarkEnd w:id="6"/>
      <w:bookmarkEnd w:id="7"/>
    </w:p>
    <w:p w14:paraId="5606EE05" w14:textId="24CC48FD" w:rsidR="00D553EE" w:rsidRDefault="00D553EE" w:rsidP="00D553EE">
      <w:pPr>
        <w:pStyle w:val="Observation"/>
      </w:pPr>
      <w:bookmarkStart w:id="8" w:name="_Toc104497259"/>
      <w:bookmarkStart w:id="9" w:name="_Toc104497393"/>
      <w:r>
        <w:t>Observation 2:</w:t>
      </w:r>
      <w:r>
        <w:tab/>
      </w:r>
      <w:r w:rsidRPr="00D553EE">
        <w:t>Complying to the adjusted emission limit from Observation 1 is especially challenging for PI/2 BPSK due to low MPR allowance.</w:t>
      </w:r>
      <w:bookmarkEnd w:id="8"/>
      <w:bookmarkEnd w:id="9"/>
    </w:p>
    <w:p w14:paraId="5D538E3C" w14:textId="2F16E4E7" w:rsidR="00D553EE" w:rsidRDefault="00D553EE" w:rsidP="00D553EE">
      <w:pPr>
        <w:pStyle w:val="Proposal"/>
      </w:pPr>
      <w:bookmarkStart w:id="10" w:name="_Toc13823832"/>
      <w:bookmarkStart w:id="11" w:name="_Toc104497268"/>
      <w:bookmarkStart w:id="12" w:name="_Toc104497395"/>
      <w:r>
        <w:t>Proposal 1:</w:t>
      </w:r>
      <w:r>
        <w:tab/>
      </w:r>
      <w:r w:rsidRPr="00D553EE">
        <w:t>Introduce separate SEM table for the new NS_6</w:t>
      </w:r>
      <w:r w:rsidR="00B14E40">
        <w:t>2</w:t>
      </w:r>
      <w:r w:rsidRPr="00D553EE">
        <w:t xml:space="preserve"> and update the measurement bandwidth of the first row (Δf</w:t>
      </w:r>
      <w:r w:rsidRPr="00D553EE">
        <w:rPr>
          <w:vertAlign w:val="subscript"/>
        </w:rPr>
        <w:t xml:space="preserve">OOB = </w:t>
      </w:r>
      <w:r w:rsidRPr="00D553EE">
        <w:sym w:font="Symbol" w:char="F0B1"/>
      </w:r>
      <w:r w:rsidRPr="00D553EE">
        <w:t xml:space="preserve"> 0-1) from “1 % of channel BW” to “1MHz”</w:t>
      </w:r>
      <w:r w:rsidRPr="003E7753">
        <w:t>.</w:t>
      </w:r>
      <w:bookmarkEnd w:id="10"/>
      <w:bookmarkEnd w:id="11"/>
      <w:bookmarkEnd w:id="12"/>
      <w:r w:rsidRPr="003E7753">
        <w:t xml:space="preserve"> </w:t>
      </w:r>
    </w:p>
    <w:p w14:paraId="469C9B5A" w14:textId="6B8F6771" w:rsidR="009B45AB" w:rsidRDefault="009B45AB" w:rsidP="009B45AB">
      <w:pPr>
        <w:pStyle w:val="Heading5"/>
      </w:pPr>
      <w:r>
        <w:t>2.2 A-MPR simulation results</w:t>
      </w:r>
    </w:p>
    <w:p w14:paraId="6777A4A4" w14:textId="1B632C06" w:rsidR="008B3F5A" w:rsidRDefault="00D92954" w:rsidP="008B3F5A">
      <w:r>
        <w:t xml:space="preserve">To assess the required A-MPR for </w:t>
      </w:r>
      <w:r w:rsidR="00A1518D">
        <w:t xml:space="preserve">5MHz channel bandwidth several </w:t>
      </w:r>
      <w:r>
        <w:t xml:space="preserve">simulations for NS_21 </w:t>
      </w:r>
      <w:proofErr w:type="gramStart"/>
      <w:r>
        <w:t>were</w:t>
      </w:r>
      <w:proofErr w:type="gramEnd"/>
      <w:r>
        <w:t xml:space="preserve"> done. </w:t>
      </w:r>
      <w:r w:rsidR="008B3F5A">
        <w:t>The following assumptions for the simulations were used:</w:t>
      </w:r>
    </w:p>
    <w:p w14:paraId="73F40443" w14:textId="77777777" w:rsidR="008B3F5A" w:rsidRDefault="008B3F5A" w:rsidP="008B3F5A">
      <w:pPr>
        <w:pStyle w:val="ListParagraph"/>
        <w:numPr>
          <w:ilvl w:val="0"/>
          <w:numId w:val="9"/>
        </w:numPr>
      </w:pPr>
      <w:r>
        <w:t xml:space="preserve">Power Class 3 </w:t>
      </w:r>
    </w:p>
    <w:p w14:paraId="735472A0" w14:textId="77777777" w:rsidR="008B3F5A" w:rsidRDefault="008B3F5A" w:rsidP="008B3F5A">
      <w:pPr>
        <w:pStyle w:val="ListParagraph"/>
        <w:numPr>
          <w:ilvl w:val="0"/>
          <w:numId w:val="9"/>
        </w:numPr>
      </w:pPr>
      <w:r>
        <w:t xml:space="preserve">Calibration: </w:t>
      </w:r>
      <w:r w:rsidRPr="00C9406B">
        <w:t>1dB MPR: DFT-s-OFDM QPSK 20MHz, 100RB</w:t>
      </w:r>
    </w:p>
    <w:p w14:paraId="09BE60BC" w14:textId="77777777" w:rsidR="008B3F5A" w:rsidRDefault="008B3F5A" w:rsidP="008B3F5A">
      <w:pPr>
        <w:pStyle w:val="ListParagraph"/>
        <w:numPr>
          <w:ilvl w:val="0"/>
          <w:numId w:val="9"/>
        </w:numPr>
      </w:pPr>
      <w:r>
        <w:t>Carrier Leakage: 28dBc</w:t>
      </w:r>
    </w:p>
    <w:p w14:paraId="6791C278" w14:textId="77777777" w:rsidR="008B3F5A" w:rsidRDefault="008B3F5A" w:rsidP="008B3F5A">
      <w:pPr>
        <w:pStyle w:val="ListParagraph"/>
        <w:numPr>
          <w:ilvl w:val="0"/>
          <w:numId w:val="9"/>
        </w:numPr>
      </w:pPr>
      <w:r>
        <w:t>Image: 28dBc</w:t>
      </w:r>
    </w:p>
    <w:p w14:paraId="5DDE5BF2" w14:textId="77777777" w:rsidR="008B3F5A" w:rsidRDefault="008B3F5A" w:rsidP="008B3F5A">
      <w:pPr>
        <w:pStyle w:val="ListParagraph"/>
        <w:numPr>
          <w:ilvl w:val="0"/>
          <w:numId w:val="9"/>
        </w:numPr>
      </w:pPr>
      <w:r>
        <w:t>CIM3: 60dBc</w:t>
      </w:r>
    </w:p>
    <w:p w14:paraId="6DAACE50" w14:textId="6903EE8C" w:rsidR="00E605C0" w:rsidRDefault="00442317" w:rsidP="008B3F5A">
      <w:pPr>
        <w:jc w:val="both"/>
      </w:pPr>
      <w:r>
        <w:lastRenderedPageBreak/>
        <w:t xml:space="preserve">To observe the impact </w:t>
      </w:r>
      <w:r w:rsidR="00B74D17">
        <w:t>using 1MHz measurement bandwidth for the SEM bin</w:t>
      </w:r>
      <w:r>
        <w:t xml:space="preserve"> directly at channel edge, one</w:t>
      </w:r>
      <w:r w:rsidR="00302438">
        <w:t xml:space="preserve"> set of simulations was done with applying t</w:t>
      </w:r>
      <w:r w:rsidR="00D73E7C" w:rsidRPr="00B35DBE">
        <w:t>he requirements of</w:t>
      </w:r>
      <w:r w:rsidR="008B3F5A" w:rsidRPr="00B35DBE">
        <w:t xml:space="preserve"> NS_</w:t>
      </w:r>
      <w:r w:rsidR="00EA58C6" w:rsidRPr="00B35DBE">
        <w:t>21</w:t>
      </w:r>
      <w:r w:rsidR="00D73E7C" w:rsidRPr="00B35DBE">
        <w:t xml:space="preserve"> </w:t>
      </w:r>
      <w:r w:rsidR="009754AC" w:rsidRPr="00B35DBE">
        <w:t>as defined in 38.101-1</w:t>
      </w:r>
      <w:r w:rsidR="008B3F5A" w:rsidRPr="00B35DBE">
        <w:t>.</w:t>
      </w:r>
      <w:r w:rsidR="009754AC" w:rsidRPr="00B35DBE">
        <w:t xml:space="preserve"> Another set of simulations was conducted including the 1MHz </w:t>
      </w:r>
      <w:r w:rsidR="00B47FD3">
        <w:t>measurement bandwidth</w:t>
      </w:r>
      <w:r w:rsidR="009754AC" w:rsidRPr="00B35DBE">
        <w:t xml:space="preserve"> directly outside the channel </w:t>
      </w:r>
      <w:r w:rsidR="00B47FD3">
        <w:t>according to</w:t>
      </w:r>
      <w:r w:rsidR="009754AC" w:rsidRPr="00B35DBE">
        <w:t xml:space="preserve"> ISED RSS</w:t>
      </w:r>
      <w:r w:rsidR="00B47FD3">
        <w:t>-</w:t>
      </w:r>
      <w:r w:rsidR="009754AC" w:rsidRPr="00B35DBE">
        <w:t>195§5.6.</w:t>
      </w:r>
      <w:r w:rsidR="00846271" w:rsidRPr="00B35DBE">
        <w:t xml:space="preserve"> The results are display in the </w:t>
      </w:r>
      <w:r w:rsidR="001D4876" w:rsidRPr="00B35DBE">
        <w:t>table below.</w:t>
      </w:r>
      <w:r w:rsidR="0089347A" w:rsidRPr="00B35DBE">
        <w:t xml:space="preserve"> The left column displays the results with NS_21 and the right column shows the results with the</w:t>
      </w:r>
      <w:r w:rsidR="0089347A">
        <w:t xml:space="preserve"> adapted requirements directly outside the channel.</w:t>
      </w:r>
      <w:r w:rsidR="00CA40FD">
        <w:t xml:space="preserve"> Edge and outer allocations require higher power backoff. This is especially true for PI/2 BPSK modulation. Given the lower MPR allowance for this modulation A-MPR is required to comply to regulatory emission limits.</w:t>
      </w:r>
      <w:r w:rsidR="00487583">
        <w:t xml:space="preserve"> We therefore propose the introduction of A-MPR for 5MHz CBW.</w:t>
      </w:r>
    </w:p>
    <w:tbl>
      <w:tblPr>
        <w:tblStyle w:val="TableGrid"/>
        <w:tblW w:w="0" w:type="auto"/>
        <w:tblLook w:val="04A0" w:firstRow="1" w:lastRow="0" w:firstColumn="1" w:lastColumn="0" w:noHBand="0" w:noVBand="1"/>
      </w:tblPr>
      <w:tblGrid>
        <w:gridCol w:w="4816"/>
        <w:gridCol w:w="4815"/>
      </w:tblGrid>
      <w:tr w:rsidR="008768F8" w14:paraId="60237E40" w14:textId="77777777" w:rsidTr="009754AC">
        <w:tc>
          <w:tcPr>
            <w:tcW w:w="4815" w:type="dxa"/>
            <w:shd w:val="pct10" w:color="auto" w:fill="auto"/>
            <w:vAlign w:val="center"/>
          </w:tcPr>
          <w:p w14:paraId="47050A5D" w14:textId="279FB44D" w:rsidR="008768F8" w:rsidRDefault="009754AC" w:rsidP="009754AC">
            <w:pPr>
              <w:jc w:val="center"/>
            </w:pPr>
            <w:r>
              <w:t>NS_21 requirements as defined in 38.101-1</w:t>
            </w:r>
          </w:p>
        </w:tc>
        <w:tc>
          <w:tcPr>
            <w:tcW w:w="4816" w:type="dxa"/>
            <w:shd w:val="pct10" w:color="auto" w:fill="auto"/>
            <w:vAlign w:val="center"/>
          </w:tcPr>
          <w:p w14:paraId="276B72E5" w14:textId="09AC1A95" w:rsidR="008768F8" w:rsidRDefault="009754AC" w:rsidP="009754AC">
            <w:pPr>
              <w:jc w:val="center"/>
            </w:pPr>
            <w:r>
              <w:t xml:space="preserve">Requirements from </w:t>
            </w:r>
            <w:r w:rsidRPr="003E033E">
              <w:t>ISED RSS</w:t>
            </w:r>
            <w:r w:rsidR="00C82638">
              <w:t>-</w:t>
            </w:r>
            <w:r w:rsidRPr="003E033E">
              <w:t>195</w:t>
            </w:r>
          </w:p>
        </w:tc>
      </w:tr>
      <w:tr w:rsidR="009754AC" w14:paraId="0B15B14D" w14:textId="77777777" w:rsidTr="008768F8">
        <w:tc>
          <w:tcPr>
            <w:tcW w:w="4815" w:type="dxa"/>
          </w:tcPr>
          <w:p w14:paraId="566328C0" w14:textId="75EC356D" w:rsidR="009754AC" w:rsidRPr="008768F8" w:rsidRDefault="009754AC" w:rsidP="00740932">
            <w:r w:rsidRPr="008768F8">
              <w:rPr>
                <w:noProof/>
              </w:rPr>
              <w:drawing>
                <wp:inline distT="0" distB="0" distL="0" distR="0" wp14:anchorId="01CA87E5" wp14:editId="51CC01E1">
                  <wp:extent cx="2913116" cy="2348683"/>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60261" cy="2386693"/>
                          </a:xfrm>
                          <a:prstGeom prst="rect">
                            <a:avLst/>
                          </a:prstGeom>
                        </pic:spPr>
                      </pic:pic>
                    </a:graphicData>
                  </a:graphic>
                </wp:inline>
              </w:drawing>
            </w:r>
          </w:p>
        </w:tc>
        <w:tc>
          <w:tcPr>
            <w:tcW w:w="4816" w:type="dxa"/>
          </w:tcPr>
          <w:p w14:paraId="351F4137" w14:textId="1D172FE3" w:rsidR="009754AC" w:rsidRPr="008768F8" w:rsidRDefault="009754AC" w:rsidP="00740932">
            <w:r w:rsidRPr="008768F8">
              <w:rPr>
                <w:noProof/>
              </w:rPr>
              <w:drawing>
                <wp:inline distT="0" distB="0" distL="0" distR="0" wp14:anchorId="1D94DB34" wp14:editId="72AA1528">
                  <wp:extent cx="2901724" cy="236267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38717" cy="2392794"/>
                          </a:xfrm>
                          <a:prstGeom prst="rect">
                            <a:avLst/>
                          </a:prstGeom>
                        </pic:spPr>
                      </pic:pic>
                    </a:graphicData>
                  </a:graphic>
                </wp:inline>
              </w:drawing>
            </w:r>
          </w:p>
        </w:tc>
      </w:tr>
      <w:tr w:rsidR="008768F8" w14:paraId="4E46271D" w14:textId="77777777" w:rsidTr="008768F8">
        <w:tc>
          <w:tcPr>
            <w:tcW w:w="4815" w:type="dxa"/>
          </w:tcPr>
          <w:p w14:paraId="4CAF4CE5" w14:textId="6F363D8E" w:rsidR="008768F8" w:rsidRDefault="008768F8" w:rsidP="00740932">
            <w:r w:rsidRPr="008768F8">
              <w:rPr>
                <w:noProof/>
              </w:rPr>
              <w:drawing>
                <wp:inline distT="0" distB="0" distL="0" distR="0" wp14:anchorId="0EE46075" wp14:editId="0ADB6D75">
                  <wp:extent cx="2879799" cy="2320925"/>
                  <wp:effectExtent l="0" t="0" r="3175"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13030" cy="2347707"/>
                          </a:xfrm>
                          <a:prstGeom prst="rect">
                            <a:avLst/>
                          </a:prstGeom>
                        </pic:spPr>
                      </pic:pic>
                    </a:graphicData>
                  </a:graphic>
                </wp:inline>
              </w:drawing>
            </w:r>
          </w:p>
        </w:tc>
        <w:tc>
          <w:tcPr>
            <w:tcW w:w="4816" w:type="dxa"/>
          </w:tcPr>
          <w:p w14:paraId="7C25B964" w14:textId="0B088F7B" w:rsidR="008768F8" w:rsidRDefault="008768F8" w:rsidP="00740932">
            <w:r w:rsidRPr="008768F8">
              <w:rPr>
                <w:noProof/>
              </w:rPr>
              <w:drawing>
                <wp:inline distT="0" distB="0" distL="0" distR="0" wp14:anchorId="62750BDE" wp14:editId="0767626C">
                  <wp:extent cx="2862001" cy="2321127"/>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6538" cy="2341027"/>
                          </a:xfrm>
                          <a:prstGeom prst="rect">
                            <a:avLst/>
                          </a:prstGeom>
                        </pic:spPr>
                      </pic:pic>
                    </a:graphicData>
                  </a:graphic>
                </wp:inline>
              </w:drawing>
            </w:r>
          </w:p>
        </w:tc>
      </w:tr>
      <w:tr w:rsidR="008768F8" w14:paraId="1CE6E739" w14:textId="77777777" w:rsidTr="008768F8">
        <w:tc>
          <w:tcPr>
            <w:tcW w:w="4815" w:type="dxa"/>
          </w:tcPr>
          <w:p w14:paraId="7457720D" w14:textId="07966BE5" w:rsidR="008768F8" w:rsidRDefault="008768F8" w:rsidP="00740932">
            <w:r w:rsidRPr="008768F8">
              <w:rPr>
                <w:noProof/>
              </w:rPr>
              <w:drawing>
                <wp:inline distT="0" distB="0" distL="0" distR="0" wp14:anchorId="30B5E11F" wp14:editId="56C717CA">
                  <wp:extent cx="2918795" cy="2353261"/>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50878" cy="2379127"/>
                          </a:xfrm>
                          <a:prstGeom prst="rect">
                            <a:avLst/>
                          </a:prstGeom>
                        </pic:spPr>
                      </pic:pic>
                    </a:graphicData>
                  </a:graphic>
                </wp:inline>
              </w:drawing>
            </w:r>
          </w:p>
        </w:tc>
        <w:tc>
          <w:tcPr>
            <w:tcW w:w="4816" w:type="dxa"/>
          </w:tcPr>
          <w:p w14:paraId="59BF59DA" w14:textId="53535947" w:rsidR="008768F8" w:rsidRDefault="008768F8" w:rsidP="00740932">
            <w:r w:rsidRPr="008768F8">
              <w:rPr>
                <w:noProof/>
              </w:rPr>
              <w:drawing>
                <wp:inline distT="0" distB="0" distL="0" distR="0" wp14:anchorId="3F94CB70" wp14:editId="6F2180DF">
                  <wp:extent cx="2901757" cy="2395808"/>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20615" cy="2411378"/>
                          </a:xfrm>
                          <a:prstGeom prst="rect">
                            <a:avLst/>
                          </a:prstGeom>
                        </pic:spPr>
                      </pic:pic>
                    </a:graphicData>
                  </a:graphic>
                </wp:inline>
              </w:drawing>
            </w:r>
          </w:p>
        </w:tc>
      </w:tr>
    </w:tbl>
    <w:p w14:paraId="27712AB1" w14:textId="5BE6811B" w:rsidR="0029054B" w:rsidRDefault="0029054B" w:rsidP="00740932"/>
    <w:p w14:paraId="34F3C39F" w14:textId="2ADB8260" w:rsidR="00E605C0" w:rsidRDefault="00E605C0" w:rsidP="00740932">
      <w:r>
        <w:t xml:space="preserve">Proposed </w:t>
      </w:r>
      <w:r w:rsidR="00992878">
        <w:t>A-MPR for 5MHz channel bandwidth</w:t>
      </w:r>
      <w:r w:rsidR="00125ADB">
        <w:t xml:space="preserve"> and the region definition</w:t>
      </w:r>
      <w:r w:rsidR="00386D9B">
        <w:t xml:space="preserve"> is found below:</w:t>
      </w:r>
    </w:p>
    <w:tbl>
      <w:tblPr>
        <w:tblStyle w:val="TableGrid"/>
        <w:tblW w:w="0" w:type="auto"/>
        <w:tblLook w:val="04A0" w:firstRow="1" w:lastRow="0" w:firstColumn="1" w:lastColumn="0" w:noHBand="0" w:noVBand="1"/>
      </w:tblPr>
      <w:tblGrid>
        <w:gridCol w:w="9631"/>
      </w:tblGrid>
      <w:tr w:rsidR="00E605C0" w14:paraId="6BBB99A2" w14:textId="77777777" w:rsidTr="00E605C0">
        <w:tc>
          <w:tcPr>
            <w:tcW w:w="9631" w:type="dxa"/>
          </w:tcPr>
          <w:p w14:paraId="51C507D3" w14:textId="00511AD2" w:rsidR="00E605C0" w:rsidRPr="001C0CC4" w:rsidRDefault="00E605C0" w:rsidP="00E605C0">
            <w:pPr>
              <w:pStyle w:val="Heading4"/>
            </w:pPr>
            <w:bookmarkStart w:id="13" w:name="_Toc21344249"/>
            <w:bookmarkStart w:id="14" w:name="_Toc29801733"/>
            <w:bookmarkStart w:id="15" w:name="_Toc29802157"/>
            <w:bookmarkStart w:id="16" w:name="_Toc29802782"/>
            <w:bookmarkStart w:id="17" w:name="_Toc36107524"/>
            <w:bookmarkStart w:id="18" w:name="_Toc37251283"/>
            <w:bookmarkStart w:id="19" w:name="_Toc45888085"/>
            <w:bookmarkStart w:id="20" w:name="_Toc45888684"/>
            <w:bookmarkStart w:id="21" w:name="_Toc59649965"/>
            <w:bookmarkStart w:id="22" w:name="_Toc61357229"/>
            <w:bookmarkStart w:id="23" w:name="_Toc61359003"/>
            <w:bookmarkStart w:id="24" w:name="_Toc67915940"/>
            <w:bookmarkStart w:id="25" w:name="_Toc75533484"/>
            <w:bookmarkStart w:id="26" w:name="_Toc75819370"/>
            <w:bookmarkStart w:id="27" w:name="_Toc76508214"/>
            <w:bookmarkStart w:id="28" w:name="_Toc76717164"/>
            <w:r w:rsidRPr="001C0CC4">
              <w:t>6.2.3.14</w:t>
            </w:r>
            <w:r w:rsidRPr="001C0CC4">
              <w:tab/>
              <w:t>A-MPR for NS_</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00D35683">
              <w:t>6</w:t>
            </w:r>
            <w:r w:rsidR="00B14E40">
              <w:t>2</w:t>
            </w:r>
          </w:p>
          <w:p w14:paraId="0ECA0538" w14:textId="0C6EF14A" w:rsidR="00E605C0" w:rsidRPr="001C0CC4" w:rsidRDefault="00E605C0" w:rsidP="00E605C0">
            <w:pPr>
              <w:pStyle w:val="TH"/>
            </w:pPr>
            <w:r w:rsidRPr="001C0CC4">
              <w:t>Table 6.2.3.14-1: A-MPR for "NS_</w:t>
            </w:r>
            <w:r w:rsidR="00D35683">
              <w:t>6</w:t>
            </w:r>
            <w:r w:rsidR="00B14E40">
              <w:t>2</w:t>
            </w:r>
            <w:r w:rsidRPr="001C0CC4">
              <w:t>"</w:t>
            </w:r>
          </w:p>
          <w:tbl>
            <w:tblPr>
              <w:tblW w:w="5000" w:type="pct"/>
              <w:jc w:val="center"/>
              <w:tblCellMar>
                <w:left w:w="70" w:type="dxa"/>
                <w:right w:w="70" w:type="dxa"/>
              </w:tblCellMar>
              <w:tblLook w:val="01E0" w:firstRow="1" w:lastRow="1" w:firstColumn="1" w:lastColumn="1" w:noHBand="0" w:noVBand="0"/>
            </w:tblPr>
            <w:tblGrid>
              <w:gridCol w:w="932"/>
              <w:gridCol w:w="902"/>
              <w:gridCol w:w="876"/>
              <w:gridCol w:w="1339"/>
              <w:gridCol w:w="1339"/>
              <w:gridCol w:w="1339"/>
              <w:gridCol w:w="1339"/>
              <w:gridCol w:w="1339"/>
            </w:tblGrid>
            <w:tr w:rsidR="00CD1C7F" w:rsidRPr="001C0CC4" w14:paraId="64ABEFC0" w14:textId="77777777" w:rsidTr="00CD1C7F">
              <w:trPr>
                <w:jc w:val="center"/>
              </w:trPr>
              <w:tc>
                <w:tcPr>
                  <w:tcW w:w="495" w:type="pct"/>
                  <w:tcBorders>
                    <w:top w:val="single" w:sz="4" w:space="0" w:color="auto"/>
                    <w:left w:val="single" w:sz="4" w:space="0" w:color="auto"/>
                    <w:right w:val="single" w:sz="4" w:space="0" w:color="auto"/>
                  </w:tcBorders>
                  <w:shd w:val="clear" w:color="auto" w:fill="auto"/>
                </w:tcPr>
                <w:p w14:paraId="7736E778" w14:textId="77777777" w:rsidR="00E605C0" w:rsidRPr="001C0CC4" w:rsidRDefault="00E605C0" w:rsidP="00E605C0">
                  <w:pPr>
                    <w:pStyle w:val="TAH"/>
                  </w:pPr>
                  <w:r w:rsidRPr="001C0CC4">
                    <w:t>Channel Bandwidth</w:t>
                  </w:r>
                </w:p>
                <w:p w14:paraId="105AD44B" w14:textId="77777777" w:rsidR="00E605C0" w:rsidRPr="001C0CC4" w:rsidRDefault="00E605C0" w:rsidP="00E605C0">
                  <w:pPr>
                    <w:pStyle w:val="TAH"/>
                  </w:pPr>
                  <w:r w:rsidRPr="001C0CC4">
                    <w:t>(MHz)</w:t>
                  </w:r>
                </w:p>
              </w:tc>
              <w:tc>
                <w:tcPr>
                  <w:tcW w:w="945" w:type="pct"/>
                  <w:gridSpan w:val="2"/>
                  <w:tcBorders>
                    <w:top w:val="single" w:sz="4" w:space="0" w:color="auto"/>
                    <w:left w:val="single" w:sz="4" w:space="0" w:color="auto"/>
                    <w:right w:val="single" w:sz="4" w:space="0" w:color="auto"/>
                  </w:tcBorders>
                  <w:shd w:val="clear" w:color="auto" w:fill="auto"/>
                  <w:hideMark/>
                </w:tcPr>
                <w:p w14:paraId="078EF1BA" w14:textId="77777777" w:rsidR="00E605C0" w:rsidRPr="001C0CC4" w:rsidRDefault="00E605C0" w:rsidP="00E605C0">
                  <w:pPr>
                    <w:pStyle w:val="TAH"/>
                  </w:pPr>
                  <w:r w:rsidRPr="001C0CC4">
                    <w:t>Modulation/Waveform</w:t>
                  </w:r>
                </w:p>
              </w:tc>
              <w:tc>
                <w:tcPr>
                  <w:tcW w:w="712" w:type="pct"/>
                  <w:tcBorders>
                    <w:top w:val="single" w:sz="4" w:space="0" w:color="auto"/>
                    <w:left w:val="single" w:sz="4" w:space="0" w:color="auto"/>
                    <w:bottom w:val="single" w:sz="4" w:space="0" w:color="auto"/>
                    <w:right w:val="single" w:sz="4" w:space="0" w:color="auto"/>
                  </w:tcBorders>
                  <w:hideMark/>
                </w:tcPr>
                <w:p w14:paraId="11DC340E" w14:textId="77777777" w:rsidR="00E605C0" w:rsidRPr="001C0CC4" w:rsidRDefault="00E605C0" w:rsidP="00E605C0">
                  <w:pPr>
                    <w:pStyle w:val="TAH"/>
                  </w:pPr>
                  <w:r w:rsidRPr="001C0CC4">
                    <w:t>Region A1a</w:t>
                  </w:r>
                </w:p>
                <w:p w14:paraId="47C5BB80" w14:textId="585F0C26" w:rsidR="00E605C0" w:rsidRPr="001C0CC4" w:rsidRDefault="00E605C0" w:rsidP="00E605C0">
                  <w:pPr>
                    <w:pStyle w:val="TAH"/>
                  </w:pPr>
                  <w:r w:rsidRPr="001C0CC4">
                    <w:t>RB</w:t>
                  </w:r>
                  <w:r w:rsidRPr="001C0CC4">
                    <w:rPr>
                      <w:vertAlign w:val="subscript"/>
                    </w:rPr>
                    <w:t>start</w:t>
                  </w:r>
                  <w:r w:rsidRPr="001C0CC4">
                    <w:t xml:space="preserve"> </w:t>
                  </w:r>
                  <w:r w:rsidRPr="001C0CC4">
                    <w:rPr>
                      <w:rFonts w:cs="Arial"/>
                    </w:rPr>
                    <w:t>≤</w:t>
                  </w:r>
                  <w:r w:rsidRPr="001C0CC4">
                    <w:t xml:space="preserve"> </w:t>
                  </w:r>
                  <w:r w:rsidR="00CD1C7F" w:rsidRPr="00CD1C7F">
                    <w:rPr>
                      <w:color w:val="FF0000"/>
                    </w:rPr>
                    <w:t>0.36</w:t>
                  </w:r>
                  <w:r w:rsidRPr="001C0CC4">
                    <w:t>MHz/12/SCS</w:t>
                  </w:r>
                </w:p>
                <w:p w14:paraId="07B7031B" w14:textId="77777777" w:rsidR="00E605C0" w:rsidRPr="001C0CC4" w:rsidRDefault="00E605C0" w:rsidP="00E605C0">
                  <w:pPr>
                    <w:pStyle w:val="TAH"/>
                  </w:pPr>
                  <w:r w:rsidRPr="001C0CC4">
                    <w:t>L</w:t>
                  </w:r>
                  <w:r w:rsidRPr="001C0CC4">
                    <w:rPr>
                      <w:vertAlign w:val="subscript"/>
                    </w:rPr>
                    <w:t>CRB</w:t>
                  </w:r>
                  <w:r w:rsidRPr="001C0CC4">
                    <w:t xml:space="preserve"> </w:t>
                  </w:r>
                  <w:r w:rsidRPr="001C0CC4">
                    <w:rPr>
                      <w:rFonts w:cs="Arial"/>
                    </w:rPr>
                    <w:t>≤ [0.54]</w:t>
                  </w:r>
                  <w:r w:rsidRPr="001C0CC4">
                    <w:t xml:space="preserve"> MHz/12/SCS</w:t>
                  </w:r>
                </w:p>
                <w:p w14:paraId="12FEE1FA" w14:textId="77777777" w:rsidR="00E605C0" w:rsidRPr="001C0CC4" w:rsidRDefault="00E605C0" w:rsidP="00E605C0">
                  <w:pPr>
                    <w:pStyle w:val="TAH"/>
                  </w:pPr>
                </w:p>
              </w:tc>
              <w:tc>
                <w:tcPr>
                  <w:tcW w:w="712" w:type="pct"/>
                  <w:tcBorders>
                    <w:top w:val="single" w:sz="4" w:space="0" w:color="auto"/>
                    <w:left w:val="single" w:sz="4" w:space="0" w:color="auto"/>
                    <w:bottom w:val="single" w:sz="4" w:space="0" w:color="auto"/>
                    <w:right w:val="single" w:sz="4" w:space="0" w:color="auto"/>
                  </w:tcBorders>
                </w:tcPr>
                <w:p w14:paraId="572FEC04" w14:textId="77777777" w:rsidR="00E605C0" w:rsidRPr="001C0CC4" w:rsidRDefault="00E605C0" w:rsidP="00E605C0">
                  <w:pPr>
                    <w:pStyle w:val="TAH"/>
                  </w:pPr>
                  <w:r w:rsidRPr="001C0CC4">
                    <w:t>Region A1b</w:t>
                  </w:r>
                </w:p>
                <w:p w14:paraId="647E3822" w14:textId="6B819D7F" w:rsidR="00E605C0" w:rsidRPr="001C0CC4" w:rsidRDefault="00E605C0" w:rsidP="00E605C0">
                  <w:pPr>
                    <w:pStyle w:val="TAH"/>
                  </w:pPr>
                  <w:r w:rsidRPr="001C0CC4">
                    <w:t>RB</w:t>
                  </w:r>
                  <w:r w:rsidRPr="001C0CC4">
                    <w:rPr>
                      <w:vertAlign w:val="subscript"/>
                    </w:rPr>
                    <w:t>start</w:t>
                  </w:r>
                  <w:r w:rsidRPr="001C0CC4">
                    <w:t xml:space="preserve"> </w:t>
                  </w:r>
                  <w:r w:rsidRPr="001C0CC4">
                    <w:rPr>
                      <w:rFonts w:cs="Arial"/>
                    </w:rPr>
                    <w:t>≤</w:t>
                  </w:r>
                  <w:r w:rsidRPr="001C0CC4">
                    <w:t xml:space="preserve"> </w:t>
                  </w:r>
                  <w:r w:rsidR="00CD1C7F" w:rsidRPr="00CD1C7F">
                    <w:rPr>
                      <w:color w:val="FF0000"/>
                    </w:rPr>
                    <w:t>0.36</w:t>
                  </w:r>
                  <w:r w:rsidRPr="001C0CC4">
                    <w:t>MHz/12/SCS</w:t>
                  </w:r>
                </w:p>
                <w:p w14:paraId="593C52A8" w14:textId="77777777" w:rsidR="00E605C0" w:rsidRPr="001C0CC4" w:rsidRDefault="00E605C0" w:rsidP="00E605C0">
                  <w:pPr>
                    <w:pStyle w:val="TAH"/>
                  </w:pPr>
                  <w:r w:rsidRPr="001C0CC4">
                    <w:t>L</w:t>
                  </w:r>
                  <w:r w:rsidRPr="001C0CC4">
                    <w:rPr>
                      <w:vertAlign w:val="subscript"/>
                    </w:rPr>
                    <w:t>CRB</w:t>
                  </w:r>
                  <w:r w:rsidRPr="001C0CC4">
                    <w:t xml:space="preserve"> </w:t>
                  </w:r>
                  <w:r w:rsidRPr="001C0CC4">
                    <w:rPr>
                      <w:rFonts w:cs="Arial"/>
                    </w:rPr>
                    <w:t xml:space="preserve">&gt; [0.54] </w:t>
                  </w:r>
                  <w:r w:rsidRPr="001C0CC4">
                    <w:t>MHz/12/SCS</w:t>
                  </w:r>
                </w:p>
                <w:p w14:paraId="7A3BDCDB" w14:textId="788A07E1" w:rsidR="00E605C0" w:rsidRPr="001C0CC4" w:rsidRDefault="00E605C0" w:rsidP="00E605C0">
                  <w:pPr>
                    <w:pStyle w:val="TAH"/>
                  </w:pPr>
                  <w:r w:rsidRPr="001C0CC4">
                    <w:t>L</w:t>
                  </w:r>
                  <w:r w:rsidRPr="001C0CC4">
                    <w:rPr>
                      <w:vertAlign w:val="subscript"/>
                    </w:rPr>
                    <w:t>CRB</w:t>
                  </w:r>
                  <w:r w:rsidRPr="001C0CC4">
                    <w:t xml:space="preserve"> </w:t>
                  </w:r>
                  <w:r w:rsidRPr="001C0CC4">
                    <w:rPr>
                      <w:rFonts w:cs="Arial"/>
                    </w:rPr>
                    <w:t xml:space="preserve">≤ </w:t>
                  </w:r>
                  <w:r w:rsidR="00887ADE" w:rsidRPr="00887ADE">
                    <w:rPr>
                      <w:rFonts w:cs="Arial"/>
                      <w:color w:val="FF0000"/>
                    </w:rPr>
                    <w:t>2.52</w:t>
                  </w:r>
                  <w:r w:rsidRPr="001C0CC4">
                    <w:t>MHz/12/SCS</w:t>
                  </w:r>
                </w:p>
              </w:tc>
              <w:tc>
                <w:tcPr>
                  <w:tcW w:w="712" w:type="pct"/>
                  <w:tcBorders>
                    <w:top w:val="single" w:sz="4" w:space="0" w:color="auto"/>
                    <w:left w:val="single" w:sz="4" w:space="0" w:color="auto"/>
                    <w:bottom w:val="single" w:sz="4" w:space="0" w:color="auto"/>
                    <w:right w:val="single" w:sz="4" w:space="0" w:color="auto"/>
                  </w:tcBorders>
                </w:tcPr>
                <w:p w14:paraId="6594B7FD" w14:textId="77777777" w:rsidR="00E605C0" w:rsidRPr="001C0CC4" w:rsidRDefault="00E605C0" w:rsidP="00E605C0">
                  <w:pPr>
                    <w:pStyle w:val="TAH"/>
                  </w:pPr>
                  <w:r w:rsidRPr="001C0CC4">
                    <w:t>Region A2</w:t>
                  </w:r>
                </w:p>
                <w:p w14:paraId="15635D9F" w14:textId="27CDEAAE" w:rsidR="00E605C0" w:rsidRPr="001C0CC4" w:rsidRDefault="00E605C0" w:rsidP="00E605C0">
                  <w:pPr>
                    <w:pStyle w:val="TAH"/>
                  </w:pPr>
                  <w:r w:rsidRPr="001C0CC4">
                    <w:t>L</w:t>
                  </w:r>
                  <w:r w:rsidRPr="001C0CC4">
                    <w:rPr>
                      <w:vertAlign w:val="subscript"/>
                    </w:rPr>
                    <w:t>CRB</w:t>
                  </w:r>
                  <w:r w:rsidRPr="001C0CC4">
                    <w:t xml:space="preserve"> &gt; </w:t>
                  </w:r>
                  <w:r w:rsidR="00CD1C7F" w:rsidRPr="00CD1C7F">
                    <w:rPr>
                      <w:color w:val="FF0000"/>
                    </w:rPr>
                    <w:t>2.52</w:t>
                  </w:r>
                  <w:r w:rsidRPr="001C0CC4">
                    <w:t>MHz/12/SCS</w:t>
                  </w:r>
                </w:p>
              </w:tc>
              <w:tc>
                <w:tcPr>
                  <w:tcW w:w="712" w:type="pct"/>
                  <w:tcBorders>
                    <w:top w:val="single" w:sz="4" w:space="0" w:color="auto"/>
                    <w:left w:val="single" w:sz="4" w:space="0" w:color="auto"/>
                    <w:bottom w:val="single" w:sz="4" w:space="0" w:color="auto"/>
                    <w:right w:val="single" w:sz="4" w:space="0" w:color="auto"/>
                  </w:tcBorders>
                </w:tcPr>
                <w:p w14:paraId="200B6824" w14:textId="77777777" w:rsidR="00E605C0" w:rsidRPr="001C0CC4" w:rsidRDefault="00E605C0" w:rsidP="00E605C0">
                  <w:pPr>
                    <w:pStyle w:val="TAH"/>
                  </w:pPr>
                  <w:r w:rsidRPr="001C0CC4">
                    <w:t>Region A3b</w:t>
                  </w:r>
                </w:p>
                <w:p w14:paraId="70A6FC93" w14:textId="74C12671" w:rsidR="00E605C0" w:rsidRPr="001C0CC4" w:rsidRDefault="00E605C0" w:rsidP="00E605C0">
                  <w:pPr>
                    <w:pStyle w:val="TAH"/>
                  </w:pPr>
                  <w:r w:rsidRPr="001C0CC4">
                    <w:t>RB</w:t>
                  </w:r>
                  <w:r w:rsidRPr="001C0CC4">
                    <w:rPr>
                      <w:vertAlign w:val="subscript"/>
                    </w:rPr>
                    <w:t>end</w:t>
                  </w:r>
                  <w:r w:rsidRPr="001C0CC4">
                    <w:t xml:space="preserve"> </w:t>
                  </w:r>
                  <w:r w:rsidRPr="001C0CC4">
                    <w:rPr>
                      <w:rFonts w:cs="Arial"/>
                    </w:rPr>
                    <w:t>≥</w:t>
                  </w:r>
                  <w:r w:rsidRPr="001C0CC4">
                    <w:t xml:space="preserve"> </w:t>
                  </w:r>
                  <w:r w:rsidR="00CD1C7F" w:rsidRPr="00CD1C7F">
                    <w:rPr>
                      <w:color w:val="FF0000"/>
                    </w:rPr>
                    <w:t>3.96</w:t>
                  </w:r>
                  <w:r w:rsidRPr="001C0CC4">
                    <w:t>MHz/12/SCS</w:t>
                  </w:r>
                </w:p>
                <w:p w14:paraId="513488E4" w14:textId="77777777" w:rsidR="00E605C0" w:rsidRPr="001C0CC4" w:rsidRDefault="00E605C0" w:rsidP="00E605C0">
                  <w:pPr>
                    <w:pStyle w:val="TAH"/>
                  </w:pPr>
                  <w:r w:rsidRPr="001C0CC4">
                    <w:t>L</w:t>
                  </w:r>
                  <w:r w:rsidRPr="001C0CC4">
                    <w:rPr>
                      <w:vertAlign w:val="subscript"/>
                    </w:rPr>
                    <w:t>CRB</w:t>
                  </w:r>
                  <w:r w:rsidRPr="001C0CC4">
                    <w:t xml:space="preserve"> &gt;</w:t>
                  </w:r>
                  <w:r w:rsidRPr="001C0CC4">
                    <w:rPr>
                      <w:rFonts w:cs="Arial"/>
                    </w:rPr>
                    <w:t xml:space="preserve"> [0.54]</w:t>
                  </w:r>
                  <w:r w:rsidRPr="001C0CC4">
                    <w:t xml:space="preserve"> MHz/12/SCS</w:t>
                  </w:r>
                </w:p>
                <w:p w14:paraId="67746579" w14:textId="332F8683" w:rsidR="00E605C0" w:rsidRPr="001C0CC4" w:rsidRDefault="00E605C0" w:rsidP="00E605C0">
                  <w:pPr>
                    <w:pStyle w:val="TAH"/>
                  </w:pPr>
                  <w:r w:rsidRPr="001C0CC4">
                    <w:t>L</w:t>
                  </w:r>
                  <w:r w:rsidRPr="001C0CC4">
                    <w:rPr>
                      <w:vertAlign w:val="subscript"/>
                    </w:rPr>
                    <w:t>CRB</w:t>
                  </w:r>
                  <w:r w:rsidRPr="001C0CC4">
                    <w:t xml:space="preserve"> </w:t>
                  </w:r>
                  <w:r w:rsidRPr="001C0CC4">
                    <w:rPr>
                      <w:rFonts w:cs="Arial"/>
                    </w:rPr>
                    <w:t xml:space="preserve">≤ </w:t>
                  </w:r>
                  <w:r w:rsidR="00887ADE" w:rsidRPr="00887ADE">
                    <w:rPr>
                      <w:rFonts w:cs="Arial"/>
                      <w:color w:val="FF0000"/>
                    </w:rPr>
                    <w:t>2.52</w:t>
                  </w:r>
                  <w:r w:rsidRPr="001C0CC4">
                    <w:t>MHz/12/SCS</w:t>
                  </w:r>
                </w:p>
              </w:tc>
              <w:tc>
                <w:tcPr>
                  <w:tcW w:w="712" w:type="pct"/>
                  <w:tcBorders>
                    <w:top w:val="single" w:sz="4" w:space="0" w:color="auto"/>
                    <w:left w:val="single" w:sz="4" w:space="0" w:color="auto"/>
                    <w:bottom w:val="single" w:sz="4" w:space="0" w:color="auto"/>
                    <w:right w:val="single" w:sz="4" w:space="0" w:color="auto"/>
                  </w:tcBorders>
                </w:tcPr>
                <w:p w14:paraId="7765BA35" w14:textId="77777777" w:rsidR="00E605C0" w:rsidRPr="001C0CC4" w:rsidRDefault="00E605C0" w:rsidP="00E605C0">
                  <w:pPr>
                    <w:pStyle w:val="TAH"/>
                  </w:pPr>
                  <w:r w:rsidRPr="001C0CC4">
                    <w:t>Region A3a</w:t>
                  </w:r>
                </w:p>
                <w:p w14:paraId="14A568A3" w14:textId="431CBAB6" w:rsidR="00E605C0" w:rsidRPr="001C0CC4" w:rsidRDefault="00E605C0" w:rsidP="00E605C0">
                  <w:pPr>
                    <w:pStyle w:val="TAH"/>
                  </w:pPr>
                  <w:r w:rsidRPr="001C0CC4">
                    <w:t>RB</w:t>
                  </w:r>
                  <w:r w:rsidRPr="001C0CC4">
                    <w:rPr>
                      <w:vertAlign w:val="subscript"/>
                    </w:rPr>
                    <w:t>end</w:t>
                  </w:r>
                  <w:r w:rsidRPr="001C0CC4">
                    <w:t xml:space="preserve"> </w:t>
                  </w:r>
                  <w:r w:rsidRPr="001C0CC4">
                    <w:rPr>
                      <w:rFonts w:cs="Arial"/>
                    </w:rPr>
                    <w:t>≥</w:t>
                  </w:r>
                  <w:r w:rsidRPr="001C0CC4">
                    <w:t xml:space="preserve"> </w:t>
                  </w:r>
                  <w:r w:rsidR="00CD1C7F" w:rsidRPr="00CD1C7F">
                    <w:rPr>
                      <w:color w:val="FF0000"/>
                    </w:rPr>
                    <w:t>3.96</w:t>
                  </w:r>
                  <w:r w:rsidRPr="001C0CC4">
                    <w:t>MHz/12/SCS</w:t>
                  </w:r>
                </w:p>
                <w:p w14:paraId="28ABDF8D" w14:textId="77777777" w:rsidR="00E605C0" w:rsidRPr="001C0CC4" w:rsidRDefault="00E605C0" w:rsidP="00E605C0">
                  <w:pPr>
                    <w:pStyle w:val="TAH"/>
                  </w:pPr>
                  <w:r w:rsidRPr="001C0CC4">
                    <w:t>L</w:t>
                  </w:r>
                  <w:r w:rsidRPr="001C0CC4">
                    <w:rPr>
                      <w:vertAlign w:val="subscript"/>
                    </w:rPr>
                    <w:t>CRB</w:t>
                  </w:r>
                  <w:r w:rsidRPr="001C0CC4">
                    <w:t xml:space="preserve"> </w:t>
                  </w:r>
                  <w:r w:rsidRPr="001C0CC4">
                    <w:rPr>
                      <w:rFonts w:cs="Arial"/>
                    </w:rPr>
                    <w:t>≤ [0.54]</w:t>
                  </w:r>
                  <w:r w:rsidRPr="001C0CC4">
                    <w:t xml:space="preserve"> MHz/12/SCS</w:t>
                  </w:r>
                </w:p>
              </w:tc>
            </w:tr>
            <w:tr w:rsidR="00CD1C7F" w:rsidRPr="001C0CC4" w14:paraId="1726E433" w14:textId="77777777" w:rsidTr="00CD1C7F">
              <w:trPr>
                <w:jc w:val="center"/>
              </w:trPr>
              <w:tc>
                <w:tcPr>
                  <w:tcW w:w="495" w:type="pct"/>
                  <w:tcBorders>
                    <w:left w:val="single" w:sz="4" w:space="0" w:color="auto"/>
                    <w:bottom w:val="single" w:sz="4" w:space="0" w:color="auto"/>
                    <w:right w:val="single" w:sz="4" w:space="0" w:color="auto"/>
                  </w:tcBorders>
                  <w:shd w:val="clear" w:color="auto" w:fill="auto"/>
                </w:tcPr>
                <w:p w14:paraId="33197630" w14:textId="77777777" w:rsidR="00E605C0" w:rsidRPr="001C0CC4" w:rsidRDefault="00E605C0" w:rsidP="00E605C0">
                  <w:pPr>
                    <w:pStyle w:val="TAH"/>
                  </w:pPr>
                </w:p>
              </w:tc>
              <w:tc>
                <w:tcPr>
                  <w:tcW w:w="945" w:type="pct"/>
                  <w:gridSpan w:val="2"/>
                  <w:tcBorders>
                    <w:left w:val="single" w:sz="4" w:space="0" w:color="auto"/>
                    <w:bottom w:val="single" w:sz="4" w:space="0" w:color="auto"/>
                    <w:right w:val="single" w:sz="4" w:space="0" w:color="auto"/>
                  </w:tcBorders>
                  <w:shd w:val="clear" w:color="auto" w:fill="auto"/>
                </w:tcPr>
                <w:p w14:paraId="72D7D651" w14:textId="77777777" w:rsidR="00E605C0" w:rsidRPr="001C0CC4" w:rsidRDefault="00E605C0" w:rsidP="00E605C0">
                  <w:pPr>
                    <w:pStyle w:val="TAH"/>
                  </w:pPr>
                </w:p>
              </w:tc>
              <w:tc>
                <w:tcPr>
                  <w:tcW w:w="1424" w:type="pct"/>
                  <w:gridSpan w:val="2"/>
                  <w:tcBorders>
                    <w:top w:val="single" w:sz="4" w:space="0" w:color="auto"/>
                    <w:left w:val="single" w:sz="4" w:space="0" w:color="auto"/>
                    <w:bottom w:val="single" w:sz="4" w:space="0" w:color="auto"/>
                    <w:right w:val="single" w:sz="4" w:space="0" w:color="auto"/>
                  </w:tcBorders>
                </w:tcPr>
                <w:p w14:paraId="5D45DB2F" w14:textId="77777777" w:rsidR="00E605C0" w:rsidRPr="001C0CC4" w:rsidRDefault="00E605C0" w:rsidP="00E605C0">
                  <w:pPr>
                    <w:pStyle w:val="TAH"/>
                    <w:rPr>
                      <w:szCs w:val="18"/>
                    </w:rPr>
                  </w:pPr>
                  <w:r w:rsidRPr="001C0CC4">
                    <w:rPr>
                      <w:szCs w:val="18"/>
                    </w:rPr>
                    <w:t>Outer/Inner</w:t>
                  </w:r>
                </w:p>
              </w:tc>
              <w:tc>
                <w:tcPr>
                  <w:tcW w:w="712" w:type="pct"/>
                  <w:tcBorders>
                    <w:top w:val="single" w:sz="4" w:space="0" w:color="auto"/>
                    <w:left w:val="single" w:sz="4" w:space="0" w:color="auto"/>
                    <w:bottom w:val="single" w:sz="4" w:space="0" w:color="auto"/>
                    <w:right w:val="single" w:sz="4" w:space="0" w:color="auto"/>
                  </w:tcBorders>
                </w:tcPr>
                <w:p w14:paraId="5BF67A5B" w14:textId="77777777" w:rsidR="00E605C0" w:rsidRPr="001C0CC4" w:rsidRDefault="00E605C0" w:rsidP="00E605C0">
                  <w:pPr>
                    <w:pStyle w:val="TAH"/>
                    <w:rPr>
                      <w:szCs w:val="18"/>
                    </w:rPr>
                  </w:pPr>
                  <w:r w:rsidRPr="001C0CC4">
                    <w:rPr>
                      <w:szCs w:val="18"/>
                    </w:rPr>
                    <w:t>Outer</w:t>
                  </w:r>
                </w:p>
              </w:tc>
              <w:tc>
                <w:tcPr>
                  <w:tcW w:w="1424" w:type="pct"/>
                  <w:gridSpan w:val="2"/>
                  <w:tcBorders>
                    <w:top w:val="single" w:sz="4" w:space="0" w:color="auto"/>
                    <w:left w:val="single" w:sz="4" w:space="0" w:color="auto"/>
                    <w:bottom w:val="single" w:sz="4" w:space="0" w:color="auto"/>
                    <w:right w:val="single" w:sz="4" w:space="0" w:color="auto"/>
                  </w:tcBorders>
                </w:tcPr>
                <w:p w14:paraId="19C0DE8F" w14:textId="77777777" w:rsidR="00E605C0" w:rsidRPr="001C0CC4" w:rsidRDefault="00E605C0" w:rsidP="00E605C0">
                  <w:pPr>
                    <w:pStyle w:val="TAH"/>
                    <w:rPr>
                      <w:szCs w:val="18"/>
                    </w:rPr>
                  </w:pPr>
                  <w:r w:rsidRPr="001C0CC4">
                    <w:rPr>
                      <w:szCs w:val="18"/>
                    </w:rPr>
                    <w:t>Outer/Inner</w:t>
                  </w:r>
                </w:p>
              </w:tc>
            </w:tr>
            <w:tr w:rsidR="00CD1C7F" w:rsidRPr="001C0CC4" w14:paraId="2C68A1FC" w14:textId="77777777" w:rsidTr="00CD1C7F">
              <w:trPr>
                <w:jc w:val="center"/>
              </w:trPr>
              <w:tc>
                <w:tcPr>
                  <w:tcW w:w="495" w:type="pct"/>
                  <w:tcBorders>
                    <w:top w:val="single" w:sz="4" w:space="0" w:color="auto"/>
                    <w:left w:val="single" w:sz="4" w:space="0" w:color="auto"/>
                    <w:right w:val="single" w:sz="4" w:space="0" w:color="auto"/>
                  </w:tcBorders>
                  <w:shd w:val="clear" w:color="auto" w:fill="auto"/>
                </w:tcPr>
                <w:p w14:paraId="4A0D409C" w14:textId="717FA32C" w:rsidR="00E605C0" w:rsidRPr="001C0CC4" w:rsidRDefault="006C4833" w:rsidP="00E605C0">
                  <w:pPr>
                    <w:pStyle w:val="TAC"/>
                  </w:pPr>
                  <w:r>
                    <w:t>5</w:t>
                  </w:r>
                </w:p>
              </w:tc>
              <w:tc>
                <w:tcPr>
                  <w:tcW w:w="480" w:type="pct"/>
                  <w:tcBorders>
                    <w:top w:val="single" w:sz="4" w:space="0" w:color="auto"/>
                    <w:left w:val="single" w:sz="4" w:space="0" w:color="auto"/>
                    <w:right w:val="single" w:sz="4" w:space="0" w:color="auto"/>
                  </w:tcBorders>
                  <w:shd w:val="clear" w:color="auto" w:fill="auto"/>
                  <w:hideMark/>
                </w:tcPr>
                <w:p w14:paraId="79747078" w14:textId="77777777" w:rsidR="00E605C0" w:rsidRPr="001C0CC4" w:rsidRDefault="00E605C0" w:rsidP="00E605C0">
                  <w:pPr>
                    <w:pStyle w:val="TAC"/>
                  </w:pPr>
                  <w:r w:rsidRPr="001C0CC4">
                    <w:t>DFT-s-OFDM</w:t>
                  </w:r>
                </w:p>
              </w:tc>
              <w:tc>
                <w:tcPr>
                  <w:tcW w:w="466" w:type="pct"/>
                  <w:tcBorders>
                    <w:top w:val="single" w:sz="4" w:space="0" w:color="auto"/>
                    <w:left w:val="single" w:sz="4" w:space="0" w:color="auto"/>
                    <w:bottom w:val="single" w:sz="4" w:space="0" w:color="000000"/>
                    <w:right w:val="single" w:sz="4" w:space="0" w:color="000000"/>
                  </w:tcBorders>
                </w:tcPr>
                <w:p w14:paraId="030B9698" w14:textId="77777777" w:rsidR="00E605C0" w:rsidRPr="001C0CC4" w:rsidRDefault="00E605C0" w:rsidP="00E605C0">
                  <w:pPr>
                    <w:pStyle w:val="TAC"/>
                  </w:pPr>
                  <w:r w:rsidRPr="001C0CC4">
                    <w:t>PI/2 BPSK</w:t>
                  </w:r>
                </w:p>
              </w:tc>
              <w:tc>
                <w:tcPr>
                  <w:tcW w:w="712" w:type="pct"/>
                  <w:tcBorders>
                    <w:top w:val="single" w:sz="4" w:space="0" w:color="auto"/>
                    <w:left w:val="single" w:sz="4" w:space="0" w:color="000000"/>
                    <w:bottom w:val="single" w:sz="4" w:space="0" w:color="000000"/>
                    <w:right w:val="single" w:sz="4" w:space="0" w:color="000000"/>
                  </w:tcBorders>
                  <w:shd w:val="clear" w:color="auto" w:fill="auto"/>
                </w:tcPr>
                <w:p w14:paraId="6E9D0761" w14:textId="22F2CED1" w:rsidR="00E605C0" w:rsidRPr="001C0CC4" w:rsidRDefault="00E10FCC" w:rsidP="00E605C0">
                  <w:pPr>
                    <w:pStyle w:val="TAC"/>
                  </w:pPr>
                  <w:r w:rsidRPr="00CD1C7F">
                    <w:t>≤</w:t>
                  </w:r>
                  <w:r>
                    <w:t xml:space="preserve"> 4.0</w:t>
                  </w:r>
                </w:p>
              </w:tc>
              <w:tc>
                <w:tcPr>
                  <w:tcW w:w="712" w:type="pct"/>
                  <w:tcBorders>
                    <w:top w:val="single" w:sz="4" w:space="0" w:color="auto"/>
                    <w:left w:val="single" w:sz="4" w:space="0" w:color="000000"/>
                    <w:bottom w:val="single" w:sz="4" w:space="0" w:color="000000"/>
                    <w:right w:val="single" w:sz="4" w:space="0" w:color="000000"/>
                  </w:tcBorders>
                </w:tcPr>
                <w:p w14:paraId="1930FCFE" w14:textId="6D1E0F5F" w:rsidR="00E605C0" w:rsidRPr="001C0CC4" w:rsidRDefault="00E10FCC" w:rsidP="00E605C0">
                  <w:pPr>
                    <w:pStyle w:val="TAC"/>
                  </w:pPr>
                  <w:r w:rsidRPr="00CD1C7F">
                    <w:t>≤</w:t>
                  </w:r>
                  <w:r>
                    <w:t xml:space="preserve"> 2.0</w:t>
                  </w:r>
                </w:p>
              </w:tc>
              <w:tc>
                <w:tcPr>
                  <w:tcW w:w="712" w:type="pct"/>
                  <w:tcBorders>
                    <w:top w:val="single" w:sz="4" w:space="0" w:color="auto"/>
                    <w:left w:val="single" w:sz="4" w:space="0" w:color="000000"/>
                    <w:bottom w:val="single" w:sz="4" w:space="0" w:color="000000"/>
                    <w:right w:val="single" w:sz="4" w:space="0" w:color="000000"/>
                  </w:tcBorders>
                </w:tcPr>
                <w:p w14:paraId="07666449" w14:textId="091042BD" w:rsidR="00E605C0" w:rsidRPr="001C0CC4" w:rsidRDefault="00E10FCC" w:rsidP="00E605C0">
                  <w:pPr>
                    <w:pStyle w:val="TAC"/>
                  </w:pPr>
                  <w:r w:rsidRPr="00CD1C7F">
                    <w:t>≤</w:t>
                  </w:r>
                  <w:r>
                    <w:t xml:space="preserve"> 1.5</w:t>
                  </w:r>
                </w:p>
              </w:tc>
              <w:tc>
                <w:tcPr>
                  <w:tcW w:w="712" w:type="pct"/>
                  <w:tcBorders>
                    <w:top w:val="single" w:sz="4" w:space="0" w:color="auto"/>
                    <w:left w:val="single" w:sz="4" w:space="0" w:color="000000"/>
                    <w:bottom w:val="single" w:sz="4" w:space="0" w:color="000000"/>
                    <w:right w:val="single" w:sz="4" w:space="0" w:color="000000"/>
                  </w:tcBorders>
                </w:tcPr>
                <w:p w14:paraId="7E21E6FC" w14:textId="55162AAC" w:rsidR="00E605C0" w:rsidRPr="001C0CC4" w:rsidRDefault="00E10FCC" w:rsidP="00E605C0">
                  <w:pPr>
                    <w:pStyle w:val="TAC"/>
                  </w:pPr>
                  <w:r>
                    <w:t>2.0</w:t>
                  </w:r>
                </w:p>
              </w:tc>
              <w:tc>
                <w:tcPr>
                  <w:tcW w:w="712" w:type="pct"/>
                  <w:tcBorders>
                    <w:top w:val="single" w:sz="4" w:space="0" w:color="auto"/>
                    <w:left w:val="single" w:sz="4" w:space="0" w:color="000000"/>
                    <w:bottom w:val="single" w:sz="4" w:space="0" w:color="000000"/>
                    <w:right w:val="single" w:sz="4" w:space="0" w:color="000000"/>
                  </w:tcBorders>
                </w:tcPr>
                <w:p w14:paraId="75A740AA" w14:textId="6A8E9745" w:rsidR="00E605C0" w:rsidRPr="001C0CC4" w:rsidRDefault="00E10FCC" w:rsidP="00E605C0">
                  <w:pPr>
                    <w:pStyle w:val="TAC"/>
                  </w:pPr>
                  <w:r>
                    <w:t>4.0</w:t>
                  </w:r>
                </w:p>
              </w:tc>
            </w:tr>
            <w:tr w:rsidR="00CD1C7F" w:rsidRPr="001C0CC4" w14:paraId="0D5A7F77" w14:textId="77777777" w:rsidTr="00CD1C7F">
              <w:trPr>
                <w:jc w:val="center"/>
              </w:trPr>
              <w:tc>
                <w:tcPr>
                  <w:tcW w:w="495" w:type="pct"/>
                  <w:tcBorders>
                    <w:left w:val="single" w:sz="4" w:space="0" w:color="auto"/>
                    <w:right w:val="single" w:sz="4" w:space="0" w:color="auto"/>
                  </w:tcBorders>
                  <w:shd w:val="clear" w:color="auto" w:fill="auto"/>
                </w:tcPr>
                <w:p w14:paraId="451B0D80" w14:textId="77777777" w:rsidR="00CD1C7F" w:rsidRPr="001C0CC4" w:rsidRDefault="00CD1C7F" w:rsidP="00CD1C7F">
                  <w:pPr>
                    <w:pStyle w:val="TAC"/>
                  </w:pPr>
                </w:p>
              </w:tc>
              <w:tc>
                <w:tcPr>
                  <w:tcW w:w="480" w:type="pct"/>
                  <w:tcBorders>
                    <w:left w:val="single" w:sz="4" w:space="0" w:color="auto"/>
                    <w:right w:val="single" w:sz="4" w:space="0" w:color="auto"/>
                  </w:tcBorders>
                  <w:shd w:val="clear" w:color="auto" w:fill="auto"/>
                </w:tcPr>
                <w:p w14:paraId="39E1AFE2" w14:textId="77777777" w:rsidR="00CD1C7F" w:rsidRPr="001C0CC4" w:rsidRDefault="00CD1C7F" w:rsidP="00CD1C7F">
                  <w:pPr>
                    <w:pStyle w:val="TAC"/>
                  </w:pPr>
                </w:p>
              </w:tc>
              <w:tc>
                <w:tcPr>
                  <w:tcW w:w="466" w:type="pct"/>
                  <w:tcBorders>
                    <w:top w:val="single" w:sz="4" w:space="0" w:color="000000"/>
                    <w:left w:val="single" w:sz="4" w:space="0" w:color="auto"/>
                    <w:bottom w:val="single" w:sz="4" w:space="0" w:color="000000"/>
                    <w:right w:val="single" w:sz="4" w:space="0" w:color="000000"/>
                  </w:tcBorders>
                </w:tcPr>
                <w:p w14:paraId="2225366A" w14:textId="77777777" w:rsidR="00CD1C7F" w:rsidRPr="001C0CC4" w:rsidRDefault="00CD1C7F" w:rsidP="00CD1C7F">
                  <w:pPr>
                    <w:pStyle w:val="TAC"/>
                  </w:pPr>
                  <w:r w:rsidRPr="001C0CC4">
                    <w:t>QPSK</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08A534A9" w14:textId="145C1988" w:rsidR="00CD1C7F" w:rsidRPr="001C0CC4" w:rsidRDefault="00CD1C7F" w:rsidP="00CD1C7F">
                  <w:pPr>
                    <w:pStyle w:val="TAC"/>
                  </w:pPr>
                  <w:r w:rsidRPr="00CD1C7F">
                    <w:t>≤</w:t>
                  </w:r>
                  <w:r>
                    <w:t xml:space="preserve"> </w:t>
                  </w:r>
                  <w:r w:rsidR="00E10FCC">
                    <w:t>4.5</w:t>
                  </w:r>
                </w:p>
              </w:tc>
              <w:tc>
                <w:tcPr>
                  <w:tcW w:w="712" w:type="pct"/>
                  <w:tcBorders>
                    <w:top w:val="single" w:sz="4" w:space="0" w:color="000000"/>
                    <w:left w:val="single" w:sz="4" w:space="0" w:color="000000"/>
                    <w:bottom w:val="single" w:sz="4" w:space="0" w:color="000000"/>
                    <w:right w:val="single" w:sz="4" w:space="0" w:color="000000"/>
                  </w:tcBorders>
                </w:tcPr>
                <w:p w14:paraId="44E1FB0E" w14:textId="269D51B8" w:rsidR="00CD1C7F" w:rsidRPr="001C0CC4" w:rsidRDefault="00CD1C7F" w:rsidP="00CD1C7F">
                  <w:pPr>
                    <w:pStyle w:val="TAC"/>
                  </w:pPr>
                  <w:r w:rsidRPr="00CD1C7F">
                    <w:t>≤</w:t>
                  </w:r>
                  <w:r>
                    <w:t xml:space="preserve"> </w:t>
                  </w:r>
                  <w:r w:rsidR="00E10FCC">
                    <w:t>2.5</w:t>
                  </w:r>
                </w:p>
              </w:tc>
              <w:tc>
                <w:tcPr>
                  <w:tcW w:w="712" w:type="pct"/>
                  <w:tcBorders>
                    <w:top w:val="single" w:sz="4" w:space="0" w:color="000000"/>
                    <w:left w:val="single" w:sz="4" w:space="0" w:color="000000"/>
                    <w:bottom w:val="single" w:sz="4" w:space="0" w:color="000000"/>
                    <w:right w:val="single" w:sz="4" w:space="0" w:color="000000"/>
                  </w:tcBorders>
                </w:tcPr>
                <w:p w14:paraId="2C6922C0" w14:textId="26BB8C05" w:rsidR="00CD1C7F" w:rsidRPr="001C0CC4" w:rsidRDefault="00CD1C7F" w:rsidP="00CD1C7F">
                  <w:pPr>
                    <w:pStyle w:val="TAC"/>
                  </w:pPr>
                  <w:r w:rsidRPr="00CD1C7F">
                    <w:t>≤</w:t>
                  </w:r>
                  <w:r>
                    <w:t xml:space="preserve"> </w:t>
                  </w:r>
                  <w:r w:rsidR="00E10FCC">
                    <w:t>2.0</w:t>
                  </w:r>
                </w:p>
              </w:tc>
              <w:tc>
                <w:tcPr>
                  <w:tcW w:w="712" w:type="pct"/>
                  <w:tcBorders>
                    <w:top w:val="single" w:sz="4" w:space="0" w:color="000000"/>
                    <w:left w:val="single" w:sz="4" w:space="0" w:color="000000"/>
                    <w:bottom w:val="single" w:sz="4" w:space="0" w:color="000000"/>
                    <w:right w:val="single" w:sz="4" w:space="0" w:color="000000"/>
                  </w:tcBorders>
                </w:tcPr>
                <w:p w14:paraId="5866F159" w14:textId="39F7CB0D" w:rsidR="00CD1C7F" w:rsidRPr="001C0CC4" w:rsidRDefault="00CD1C7F" w:rsidP="00CD1C7F">
                  <w:pPr>
                    <w:pStyle w:val="TAC"/>
                  </w:pPr>
                  <w:r w:rsidRPr="00CD1C7F">
                    <w:t>≤</w:t>
                  </w:r>
                  <w:r>
                    <w:t xml:space="preserve"> </w:t>
                  </w:r>
                  <w:r w:rsidR="00E10FCC">
                    <w:t>2.5</w:t>
                  </w:r>
                </w:p>
              </w:tc>
              <w:tc>
                <w:tcPr>
                  <w:tcW w:w="712" w:type="pct"/>
                  <w:tcBorders>
                    <w:top w:val="single" w:sz="4" w:space="0" w:color="000000"/>
                    <w:left w:val="single" w:sz="4" w:space="0" w:color="000000"/>
                    <w:bottom w:val="single" w:sz="4" w:space="0" w:color="000000"/>
                    <w:right w:val="single" w:sz="4" w:space="0" w:color="000000"/>
                  </w:tcBorders>
                </w:tcPr>
                <w:p w14:paraId="0045B5C2" w14:textId="5032C6FF" w:rsidR="00CD1C7F" w:rsidRPr="001C0CC4" w:rsidRDefault="00CD1C7F" w:rsidP="00CD1C7F">
                  <w:pPr>
                    <w:pStyle w:val="TAC"/>
                  </w:pPr>
                  <w:r w:rsidRPr="00CD1C7F">
                    <w:t>≤</w:t>
                  </w:r>
                  <w:r>
                    <w:t xml:space="preserve"> </w:t>
                  </w:r>
                  <w:r w:rsidR="00E10FCC">
                    <w:t>4.5</w:t>
                  </w:r>
                </w:p>
              </w:tc>
            </w:tr>
            <w:tr w:rsidR="00CD1C7F" w:rsidRPr="001C0CC4" w14:paraId="40D63052" w14:textId="77777777" w:rsidTr="00CD1C7F">
              <w:trPr>
                <w:jc w:val="center"/>
              </w:trPr>
              <w:tc>
                <w:tcPr>
                  <w:tcW w:w="495" w:type="pct"/>
                  <w:tcBorders>
                    <w:left w:val="single" w:sz="4" w:space="0" w:color="auto"/>
                    <w:right w:val="single" w:sz="4" w:space="0" w:color="auto"/>
                  </w:tcBorders>
                  <w:shd w:val="clear" w:color="auto" w:fill="auto"/>
                </w:tcPr>
                <w:p w14:paraId="63D89D3F" w14:textId="77777777" w:rsidR="00CD1C7F" w:rsidRPr="001C0CC4" w:rsidRDefault="00CD1C7F" w:rsidP="00CD1C7F">
                  <w:pPr>
                    <w:pStyle w:val="TAC"/>
                  </w:pPr>
                </w:p>
              </w:tc>
              <w:tc>
                <w:tcPr>
                  <w:tcW w:w="480" w:type="pct"/>
                  <w:tcBorders>
                    <w:left w:val="single" w:sz="4" w:space="0" w:color="auto"/>
                    <w:right w:val="single" w:sz="4" w:space="0" w:color="auto"/>
                  </w:tcBorders>
                  <w:shd w:val="clear" w:color="auto" w:fill="auto"/>
                </w:tcPr>
                <w:p w14:paraId="081557C2" w14:textId="77777777" w:rsidR="00CD1C7F" w:rsidRPr="001C0CC4" w:rsidRDefault="00CD1C7F" w:rsidP="00CD1C7F">
                  <w:pPr>
                    <w:pStyle w:val="TAC"/>
                  </w:pPr>
                </w:p>
              </w:tc>
              <w:tc>
                <w:tcPr>
                  <w:tcW w:w="466" w:type="pct"/>
                  <w:tcBorders>
                    <w:top w:val="single" w:sz="4" w:space="0" w:color="000000"/>
                    <w:left w:val="single" w:sz="4" w:space="0" w:color="auto"/>
                    <w:bottom w:val="single" w:sz="4" w:space="0" w:color="000000"/>
                    <w:right w:val="single" w:sz="4" w:space="0" w:color="000000"/>
                  </w:tcBorders>
                </w:tcPr>
                <w:p w14:paraId="35D45950" w14:textId="77777777" w:rsidR="00CD1C7F" w:rsidRPr="001C0CC4" w:rsidRDefault="00CD1C7F" w:rsidP="00CD1C7F">
                  <w:pPr>
                    <w:pStyle w:val="TAC"/>
                  </w:pPr>
                  <w:r w:rsidRPr="001C0CC4">
                    <w:t>16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2E730F81" w14:textId="3768D77A" w:rsidR="00CD1C7F" w:rsidRPr="001C0CC4" w:rsidRDefault="00CD1C7F" w:rsidP="00CD1C7F">
                  <w:pPr>
                    <w:pStyle w:val="TAC"/>
                  </w:pPr>
                  <w:r w:rsidRPr="00CD1C7F">
                    <w:t>≤</w:t>
                  </w:r>
                  <w:r>
                    <w:t xml:space="preserve"> </w:t>
                  </w:r>
                  <w:r w:rsidR="00F16360">
                    <w:t>4.5</w:t>
                  </w:r>
                </w:p>
              </w:tc>
              <w:tc>
                <w:tcPr>
                  <w:tcW w:w="712" w:type="pct"/>
                  <w:tcBorders>
                    <w:top w:val="single" w:sz="4" w:space="0" w:color="000000"/>
                    <w:left w:val="single" w:sz="4" w:space="0" w:color="000000"/>
                    <w:bottom w:val="single" w:sz="4" w:space="0" w:color="000000"/>
                    <w:right w:val="single" w:sz="4" w:space="0" w:color="000000"/>
                  </w:tcBorders>
                </w:tcPr>
                <w:p w14:paraId="0F269F9C" w14:textId="31F2285A" w:rsidR="00CD1C7F" w:rsidRPr="001C0CC4" w:rsidRDefault="00CD1C7F" w:rsidP="00CD1C7F">
                  <w:pPr>
                    <w:pStyle w:val="TAC"/>
                  </w:pPr>
                  <w:r w:rsidRPr="00CD1C7F">
                    <w:t>≤</w:t>
                  </w:r>
                  <w:r>
                    <w:t xml:space="preserve"> </w:t>
                  </w:r>
                  <w:r w:rsidR="00F16360">
                    <w:t>2.5</w:t>
                  </w:r>
                </w:p>
              </w:tc>
              <w:tc>
                <w:tcPr>
                  <w:tcW w:w="712" w:type="pct"/>
                  <w:tcBorders>
                    <w:top w:val="single" w:sz="4" w:space="0" w:color="000000"/>
                    <w:left w:val="single" w:sz="4" w:space="0" w:color="000000"/>
                    <w:bottom w:val="single" w:sz="4" w:space="0" w:color="000000"/>
                    <w:right w:val="single" w:sz="4" w:space="0" w:color="000000"/>
                  </w:tcBorders>
                </w:tcPr>
                <w:p w14:paraId="57C5CBAF" w14:textId="63EC651F" w:rsidR="00CD1C7F" w:rsidRPr="001C0CC4" w:rsidRDefault="00CD1C7F" w:rsidP="00CD1C7F">
                  <w:pPr>
                    <w:pStyle w:val="TAC"/>
                  </w:pPr>
                  <w:r w:rsidRPr="00CD1C7F">
                    <w:t>≤</w:t>
                  </w:r>
                  <w:r>
                    <w:t xml:space="preserve"> 2</w:t>
                  </w:r>
                  <w:r w:rsidR="00E10FCC">
                    <w:t>.</w:t>
                  </w:r>
                  <w:r w:rsidR="00F16360">
                    <w:t>5</w:t>
                  </w:r>
                </w:p>
              </w:tc>
              <w:tc>
                <w:tcPr>
                  <w:tcW w:w="712" w:type="pct"/>
                  <w:tcBorders>
                    <w:top w:val="single" w:sz="4" w:space="0" w:color="000000"/>
                    <w:left w:val="single" w:sz="4" w:space="0" w:color="000000"/>
                    <w:bottom w:val="single" w:sz="4" w:space="0" w:color="000000"/>
                    <w:right w:val="single" w:sz="4" w:space="0" w:color="000000"/>
                  </w:tcBorders>
                </w:tcPr>
                <w:p w14:paraId="5A23D243" w14:textId="3012229F" w:rsidR="00CD1C7F" w:rsidRPr="001C0CC4" w:rsidRDefault="00CD1C7F" w:rsidP="00CD1C7F">
                  <w:pPr>
                    <w:pStyle w:val="TAC"/>
                  </w:pPr>
                  <w:r w:rsidRPr="00CD1C7F">
                    <w:t>≤</w:t>
                  </w:r>
                  <w:r>
                    <w:t xml:space="preserve"> 2</w:t>
                  </w:r>
                  <w:r w:rsidR="00E10FCC">
                    <w:t>.</w:t>
                  </w:r>
                  <w:r w:rsidR="00F16360">
                    <w:t>5</w:t>
                  </w:r>
                </w:p>
              </w:tc>
              <w:tc>
                <w:tcPr>
                  <w:tcW w:w="712" w:type="pct"/>
                  <w:tcBorders>
                    <w:top w:val="single" w:sz="4" w:space="0" w:color="000000"/>
                    <w:left w:val="single" w:sz="4" w:space="0" w:color="000000"/>
                    <w:bottom w:val="single" w:sz="4" w:space="0" w:color="000000"/>
                    <w:right w:val="single" w:sz="4" w:space="0" w:color="000000"/>
                  </w:tcBorders>
                </w:tcPr>
                <w:p w14:paraId="2B463E71" w14:textId="255D6FAB" w:rsidR="00CD1C7F" w:rsidRPr="001C0CC4" w:rsidRDefault="00CD1C7F" w:rsidP="00CD1C7F">
                  <w:pPr>
                    <w:pStyle w:val="TAC"/>
                  </w:pPr>
                  <w:r w:rsidRPr="00CD1C7F">
                    <w:t>≤</w:t>
                  </w:r>
                  <w:r>
                    <w:t xml:space="preserve"> </w:t>
                  </w:r>
                  <w:r w:rsidR="00F16360">
                    <w:t>4.5</w:t>
                  </w:r>
                </w:p>
              </w:tc>
            </w:tr>
            <w:tr w:rsidR="00CD1C7F" w:rsidRPr="001C0CC4" w14:paraId="3D2D1831" w14:textId="77777777" w:rsidTr="00CD1C7F">
              <w:trPr>
                <w:jc w:val="center"/>
              </w:trPr>
              <w:tc>
                <w:tcPr>
                  <w:tcW w:w="495" w:type="pct"/>
                  <w:tcBorders>
                    <w:left w:val="single" w:sz="4" w:space="0" w:color="auto"/>
                    <w:right w:val="single" w:sz="4" w:space="0" w:color="auto"/>
                  </w:tcBorders>
                  <w:shd w:val="clear" w:color="auto" w:fill="auto"/>
                </w:tcPr>
                <w:p w14:paraId="74088743" w14:textId="77777777" w:rsidR="00CD1C7F" w:rsidRPr="001C0CC4" w:rsidRDefault="00CD1C7F" w:rsidP="00CD1C7F">
                  <w:pPr>
                    <w:pStyle w:val="TAC"/>
                  </w:pPr>
                </w:p>
              </w:tc>
              <w:tc>
                <w:tcPr>
                  <w:tcW w:w="480" w:type="pct"/>
                  <w:tcBorders>
                    <w:left w:val="single" w:sz="4" w:space="0" w:color="auto"/>
                    <w:right w:val="single" w:sz="4" w:space="0" w:color="auto"/>
                  </w:tcBorders>
                  <w:shd w:val="clear" w:color="auto" w:fill="auto"/>
                </w:tcPr>
                <w:p w14:paraId="063A0E81" w14:textId="77777777" w:rsidR="00CD1C7F" w:rsidRPr="001C0CC4" w:rsidRDefault="00CD1C7F" w:rsidP="00CD1C7F">
                  <w:pPr>
                    <w:pStyle w:val="TAC"/>
                  </w:pPr>
                </w:p>
              </w:tc>
              <w:tc>
                <w:tcPr>
                  <w:tcW w:w="466" w:type="pct"/>
                  <w:tcBorders>
                    <w:top w:val="single" w:sz="4" w:space="0" w:color="000000"/>
                    <w:left w:val="single" w:sz="4" w:space="0" w:color="auto"/>
                    <w:bottom w:val="single" w:sz="4" w:space="0" w:color="000000"/>
                    <w:right w:val="single" w:sz="4" w:space="0" w:color="000000"/>
                  </w:tcBorders>
                </w:tcPr>
                <w:p w14:paraId="7C4B1365" w14:textId="77777777" w:rsidR="00CD1C7F" w:rsidRPr="001C0CC4" w:rsidRDefault="00CD1C7F" w:rsidP="00CD1C7F">
                  <w:pPr>
                    <w:pStyle w:val="TAC"/>
                  </w:pPr>
                  <w:r w:rsidRPr="001C0CC4">
                    <w:t>64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67341428" w14:textId="62E77F48" w:rsidR="00CD1C7F" w:rsidRPr="001C0CC4" w:rsidRDefault="00CD1C7F" w:rsidP="00CD1C7F">
                  <w:pPr>
                    <w:pStyle w:val="TAC"/>
                  </w:pPr>
                  <w:r w:rsidRPr="00CD1C7F">
                    <w:t>≤</w:t>
                  </w:r>
                  <w:r>
                    <w:t xml:space="preserve"> </w:t>
                  </w:r>
                  <w:r w:rsidR="00F16360">
                    <w:t>4</w:t>
                  </w:r>
                  <w:r>
                    <w:t>.5</w:t>
                  </w:r>
                </w:p>
              </w:tc>
              <w:tc>
                <w:tcPr>
                  <w:tcW w:w="712" w:type="pct"/>
                  <w:tcBorders>
                    <w:top w:val="single" w:sz="4" w:space="0" w:color="000000"/>
                    <w:left w:val="single" w:sz="4" w:space="0" w:color="000000"/>
                    <w:bottom w:val="single" w:sz="4" w:space="0" w:color="000000"/>
                    <w:right w:val="single" w:sz="4" w:space="0" w:color="000000"/>
                  </w:tcBorders>
                </w:tcPr>
                <w:p w14:paraId="53F63625" w14:textId="15B1B45D" w:rsidR="00CD1C7F" w:rsidRPr="001C0CC4" w:rsidRDefault="00CD1C7F" w:rsidP="00CD1C7F">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27880DB3" w14:textId="29F2E555" w:rsidR="00CD1C7F" w:rsidRPr="001C0CC4" w:rsidRDefault="00CD1C7F" w:rsidP="00CD1C7F">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298240DA" w14:textId="2DB632AC" w:rsidR="00CD1C7F" w:rsidRPr="001C0CC4" w:rsidRDefault="00CD1C7F" w:rsidP="00CD1C7F">
                  <w:pPr>
                    <w:pStyle w:val="TAC"/>
                  </w:pPr>
                  <w:r w:rsidRPr="00CD1C7F">
                    <w:t>≤</w:t>
                  </w:r>
                  <w:r>
                    <w:t xml:space="preserve"> 2.5</w:t>
                  </w:r>
                </w:p>
              </w:tc>
              <w:tc>
                <w:tcPr>
                  <w:tcW w:w="712" w:type="pct"/>
                  <w:tcBorders>
                    <w:top w:val="single" w:sz="4" w:space="0" w:color="000000"/>
                    <w:left w:val="single" w:sz="4" w:space="0" w:color="000000"/>
                    <w:bottom w:val="single" w:sz="4" w:space="0" w:color="000000"/>
                    <w:right w:val="single" w:sz="4" w:space="0" w:color="000000"/>
                  </w:tcBorders>
                </w:tcPr>
                <w:p w14:paraId="04FEC736" w14:textId="4BB6BA4D" w:rsidR="00CD1C7F" w:rsidRPr="001C0CC4" w:rsidRDefault="00CD1C7F" w:rsidP="00CD1C7F">
                  <w:pPr>
                    <w:pStyle w:val="TAC"/>
                  </w:pPr>
                  <w:r w:rsidRPr="00CD1C7F">
                    <w:t>≤</w:t>
                  </w:r>
                  <w:r>
                    <w:t xml:space="preserve"> </w:t>
                  </w:r>
                  <w:r w:rsidR="00F16360">
                    <w:t>4</w:t>
                  </w:r>
                  <w:r>
                    <w:t>.5</w:t>
                  </w:r>
                </w:p>
              </w:tc>
            </w:tr>
            <w:tr w:rsidR="00CD1C7F" w:rsidRPr="001C0CC4" w14:paraId="253FE348" w14:textId="77777777" w:rsidTr="00CD1C7F">
              <w:trPr>
                <w:jc w:val="center"/>
              </w:trPr>
              <w:tc>
                <w:tcPr>
                  <w:tcW w:w="495" w:type="pct"/>
                  <w:tcBorders>
                    <w:left w:val="single" w:sz="4" w:space="0" w:color="auto"/>
                    <w:right w:val="single" w:sz="4" w:space="0" w:color="auto"/>
                  </w:tcBorders>
                  <w:shd w:val="clear" w:color="auto" w:fill="auto"/>
                </w:tcPr>
                <w:p w14:paraId="0605E4C6" w14:textId="77777777" w:rsidR="00CD1C7F" w:rsidRPr="001C0CC4" w:rsidRDefault="00CD1C7F" w:rsidP="00CD1C7F">
                  <w:pPr>
                    <w:pStyle w:val="TAC"/>
                  </w:pPr>
                </w:p>
              </w:tc>
              <w:tc>
                <w:tcPr>
                  <w:tcW w:w="480" w:type="pct"/>
                  <w:tcBorders>
                    <w:left w:val="single" w:sz="4" w:space="0" w:color="auto"/>
                    <w:bottom w:val="single" w:sz="4" w:space="0" w:color="auto"/>
                    <w:right w:val="single" w:sz="4" w:space="0" w:color="auto"/>
                  </w:tcBorders>
                  <w:shd w:val="clear" w:color="auto" w:fill="auto"/>
                </w:tcPr>
                <w:p w14:paraId="2B2632A8" w14:textId="77777777" w:rsidR="00CD1C7F" w:rsidRPr="001C0CC4" w:rsidRDefault="00CD1C7F" w:rsidP="00CD1C7F">
                  <w:pPr>
                    <w:pStyle w:val="TAC"/>
                  </w:pPr>
                </w:p>
              </w:tc>
              <w:tc>
                <w:tcPr>
                  <w:tcW w:w="466" w:type="pct"/>
                  <w:tcBorders>
                    <w:top w:val="single" w:sz="4" w:space="0" w:color="000000"/>
                    <w:left w:val="single" w:sz="4" w:space="0" w:color="auto"/>
                    <w:bottom w:val="single" w:sz="4" w:space="0" w:color="000000"/>
                    <w:right w:val="single" w:sz="4" w:space="0" w:color="000000"/>
                  </w:tcBorders>
                </w:tcPr>
                <w:p w14:paraId="73722FBE" w14:textId="77777777" w:rsidR="00CD1C7F" w:rsidRPr="001C0CC4" w:rsidRDefault="00CD1C7F" w:rsidP="00CD1C7F">
                  <w:pPr>
                    <w:pStyle w:val="TAC"/>
                  </w:pPr>
                  <w:r w:rsidRPr="001C0CC4">
                    <w:t>256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E9E8E9F" w14:textId="5D24D3D2" w:rsidR="00CD1C7F" w:rsidRPr="001C0CC4" w:rsidRDefault="00CD1C7F" w:rsidP="00CD1C7F">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23D25AAE" w14:textId="5D6108E8" w:rsidR="00CD1C7F" w:rsidRPr="001C0CC4" w:rsidRDefault="00CD1C7F" w:rsidP="00CD1C7F">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57ED94DC" w14:textId="6654A9F8" w:rsidR="00CD1C7F" w:rsidRPr="001C0CC4" w:rsidRDefault="00CD1C7F" w:rsidP="00CD1C7F">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507498FB" w14:textId="41C2A95B" w:rsidR="00CD1C7F" w:rsidRPr="001C0CC4" w:rsidRDefault="00CD1C7F" w:rsidP="00CD1C7F">
                  <w:pPr>
                    <w:pStyle w:val="TAC"/>
                  </w:pPr>
                  <w:r w:rsidRPr="00CD1C7F">
                    <w:t>≤</w:t>
                  </w:r>
                  <w:r>
                    <w:t xml:space="preserve"> 4.5</w:t>
                  </w:r>
                </w:p>
              </w:tc>
              <w:tc>
                <w:tcPr>
                  <w:tcW w:w="712" w:type="pct"/>
                  <w:tcBorders>
                    <w:top w:val="single" w:sz="4" w:space="0" w:color="000000"/>
                    <w:left w:val="single" w:sz="4" w:space="0" w:color="000000"/>
                    <w:bottom w:val="single" w:sz="4" w:space="0" w:color="000000"/>
                    <w:right w:val="single" w:sz="4" w:space="0" w:color="000000"/>
                  </w:tcBorders>
                </w:tcPr>
                <w:p w14:paraId="241DC5F4" w14:textId="55B481ED" w:rsidR="00CD1C7F" w:rsidRPr="001C0CC4" w:rsidRDefault="00CD1C7F" w:rsidP="00CD1C7F">
                  <w:pPr>
                    <w:pStyle w:val="TAC"/>
                  </w:pPr>
                  <w:r w:rsidRPr="00CD1C7F">
                    <w:t>≤</w:t>
                  </w:r>
                  <w:r>
                    <w:t xml:space="preserve"> 4.5</w:t>
                  </w:r>
                </w:p>
              </w:tc>
            </w:tr>
            <w:tr w:rsidR="00CD1C7F" w:rsidRPr="001C0CC4" w14:paraId="6AE32A2D" w14:textId="77777777" w:rsidTr="00CD1C7F">
              <w:trPr>
                <w:jc w:val="center"/>
              </w:trPr>
              <w:tc>
                <w:tcPr>
                  <w:tcW w:w="495" w:type="pct"/>
                  <w:tcBorders>
                    <w:left w:val="single" w:sz="4" w:space="0" w:color="auto"/>
                    <w:right w:val="single" w:sz="4" w:space="0" w:color="auto"/>
                  </w:tcBorders>
                  <w:shd w:val="clear" w:color="auto" w:fill="auto"/>
                </w:tcPr>
                <w:p w14:paraId="1EFEF921" w14:textId="77777777" w:rsidR="00CD1C7F" w:rsidRPr="001C0CC4" w:rsidRDefault="00CD1C7F" w:rsidP="00CD1C7F">
                  <w:pPr>
                    <w:pStyle w:val="TAC"/>
                  </w:pPr>
                </w:p>
              </w:tc>
              <w:tc>
                <w:tcPr>
                  <w:tcW w:w="480" w:type="pct"/>
                  <w:tcBorders>
                    <w:top w:val="single" w:sz="4" w:space="0" w:color="auto"/>
                    <w:left w:val="single" w:sz="4" w:space="0" w:color="auto"/>
                    <w:right w:val="single" w:sz="4" w:space="0" w:color="auto"/>
                  </w:tcBorders>
                  <w:shd w:val="clear" w:color="auto" w:fill="auto"/>
                  <w:hideMark/>
                </w:tcPr>
                <w:p w14:paraId="36A834C4" w14:textId="77777777" w:rsidR="00CD1C7F" w:rsidRPr="001C0CC4" w:rsidRDefault="00CD1C7F" w:rsidP="00CD1C7F">
                  <w:pPr>
                    <w:pStyle w:val="TAC"/>
                  </w:pPr>
                  <w:r w:rsidRPr="001C0CC4">
                    <w:t>CP-OFDM</w:t>
                  </w:r>
                </w:p>
              </w:tc>
              <w:tc>
                <w:tcPr>
                  <w:tcW w:w="466" w:type="pct"/>
                  <w:tcBorders>
                    <w:top w:val="single" w:sz="4" w:space="0" w:color="000000"/>
                    <w:left w:val="single" w:sz="4" w:space="0" w:color="auto"/>
                    <w:bottom w:val="single" w:sz="4" w:space="0" w:color="000000"/>
                    <w:right w:val="single" w:sz="4" w:space="0" w:color="000000"/>
                  </w:tcBorders>
                </w:tcPr>
                <w:p w14:paraId="6DFD0B82" w14:textId="77777777" w:rsidR="00CD1C7F" w:rsidRPr="001C0CC4" w:rsidRDefault="00CD1C7F" w:rsidP="00CD1C7F">
                  <w:pPr>
                    <w:pStyle w:val="TAC"/>
                  </w:pPr>
                  <w:r w:rsidRPr="001C0CC4">
                    <w:t>QPSK</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FAF5EEF" w14:textId="0DD5336C" w:rsidR="00CD1C7F" w:rsidRPr="001C0CC4" w:rsidRDefault="00CD1C7F" w:rsidP="00CD1C7F">
                  <w:pPr>
                    <w:pStyle w:val="TAC"/>
                  </w:pPr>
                  <w:r w:rsidRPr="00CD1C7F">
                    <w:t>≤</w:t>
                  </w:r>
                  <w:r>
                    <w:t xml:space="preserve"> </w:t>
                  </w:r>
                  <w:r w:rsidR="00F77972">
                    <w:t>4.5</w:t>
                  </w:r>
                </w:p>
              </w:tc>
              <w:tc>
                <w:tcPr>
                  <w:tcW w:w="712" w:type="pct"/>
                  <w:tcBorders>
                    <w:top w:val="single" w:sz="4" w:space="0" w:color="000000"/>
                    <w:left w:val="single" w:sz="4" w:space="0" w:color="000000"/>
                    <w:bottom w:val="single" w:sz="4" w:space="0" w:color="000000"/>
                    <w:right w:val="single" w:sz="4" w:space="0" w:color="000000"/>
                  </w:tcBorders>
                </w:tcPr>
                <w:p w14:paraId="25D9AF19" w14:textId="303BF276" w:rsidR="00CD1C7F" w:rsidRPr="001C0CC4" w:rsidRDefault="00CD1C7F" w:rsidP="00CD1C7F">
                  <w:pPr>
                    <w:pStyle w:val="TAC"/>
                  </w:pPr>
                  <w:r w:rsidRPr="00CD1C7F">
                    <w:t>≤</w:t>
                  </w:r>
                  <w:r>
                    <w:t xml:space="preserve"> </w:t>
                  </w:r>
                  <w:r w:rsidR="00F77972">
                    <w:t>4.0</w:t>
                  </w:r>
                </w:p>
              </w:tc>
              <w:tc>
                <w:tcPr>
                  <w:tcW w:w="712" w:type="pct"/>
                  <w:tcBorders>
                    <w:top w:val="single" w:sz="4" w:space="0" w:color="000000"/>
                    <w:left w:val="single" w:sz="4" w:space="0" w:color="000000"/>
                    <w:bottom w:val="single" w:sz="4" w:space="0" w:color="000000"/>
                    <w:right w:val="single" w:sz="4" w:space="0" w:color="000000"/>
                  </w:tcBorders>
                </w:tcPr>
                <w:p w14:paraId="2B1F155F" w14:textId="101E50E1" w:rsidR="00CD1C7F" w:rsidRPr="001C0CC4" w:rsidRDefault="00CD1C7F" w:rsidP="00CD1C7F">
                  <w:pPr>
                    <w:pStyle w:val="TAC"/>
                  </w:pPr>
                  <w:r w:rsidRPr="00CD1C7F">
                    <w:t>≤</w:t>
                  </w:r>
                  <w:r>
                    <w:t xml:space="preserve"> </w:t>
                  </w:r>
                  <w:r w:rsidR="00F77972">
                    <w:t>4.0</w:t>
                  </w:r>
                </w:p>
              </w:tc>
              <w:tc>
                <w:tcPr>
                  <w:tcW w:w="712" w:type="pct"/>
                  <w:tcBorders>
                    <w:top w:val="single" w:sz="4" w:space="0" w:color="000000"/>
                    <w:left w:val="single" w:sz="4" w:space="0" w:color="000000"/>
                    <w:bottom w:val="single" w:sz="4" w:space="0" w:color="000000"/>
                    <w:right w:val="single" w:sz="4" w:space="0" w:color="000000"/>
                  </w:tcBorders>
                </w:tcPr>
                <w:p w14:paraId="62839555" w14:textId="1A71AD8F" w:rsidR="00CD1C7F" w:rsidRPr="001C0CC4" w:rsidRDefault="00CD1C7F" w:rsidP="00CD1C7F">
                  <w:pPr>
                    <w:pStyle w:val="TAC"/>
                  </w:pPr>
                  <w:r w:rsidRPr="00CD1C7F">
                    <w:t>≤</w:t>
                  </w:r>
                  <w:r>
                    <w:t xml:space="preserve"> </w:t>
                  </w:r>
                  <w:r w:rsidR="00F77972">
                    <w:t>4.0</w:t>
                  </w:r>
                </w:p>
              </w:tc>
              <w:tc>
                <w:tcPr>
                  <w:tcW w:w="712" w:type="pct"/>
                  <w:tcBorders>
                    <w:top w:val="single" w:sz="4" w:space="0" w:color="000000"/>
                    <w:left w:val="single" w:sz="4" w:space="0" w:color="000000"/>
                    <w:bottom w:val="single" w:sz="4" w:space="0" w:color="000000"/>
                    <w:right w:val="single" w:sz="4" w:space="0" w:color="000000"/>
                  </w:tcBorders>
                </w:tcPr>
                <w:p w14:paraId="6D04C414" w14:textId="79F56CFF" w:rsidR="00CD1C7F" w:rsidRPr="001C0CC4" w:rsidRDefault="00CD1C7F" w:rsidP="00CD1C7F">
                  <w:pPr>
                    <w:pStyle w:val="TAC"/>
                  </w:pPr>
                  <w:r w:rsidRPr="00CD1C7F">
                    <w:t>≤</w:t>
                  </w:r>
                  <w:r>
                    <w:t xml:space="preserve"> </w:t>
                  </w:r>
                  <w:r w:rsidR="00F77972">
                    <w:t>4.5</w:t>
                  </w:r>
                </w:p>
              </w:tc>
            </w:tr>
            <w:tr w:rsidR="00CD1C7F" w:rsidRPr="001C0CC4" w14:paraId="52BB3E0A" w14:textId="77777777" w:rsidTr="00CD1C7F">
              <w:trPr>
                <w:jc w:val="center"/>
              </w:trPr>
              <w:tc>
                <w:tcPr>
                  <w:tcW w:w="495" w:type="pct"/>
                  <w:tcBorders>
                    <w:left w:val="single" w:sz="4" w:space="0" w:color="auto"/>
                    <w:right w:val="single" w:sz="4" w:space="0" w:color="auto"/>
                  </w:tcBorders>
                  <w:shd w:val="clear" w:color="auto" w:fill="auto"/>
                </w:tcPr>
                <w:p w14:paraId="27D5E461" w14:textId="77777777" w:rsidR="00CD1C7F" w:rsidRPr="001C0CC4" w:rsidRDefault="00CD1C7F" w:rsidP="00CD1C7F">
                  <w:pPr>
                    <w:pStyle w:val="TAC"/>
                  </w:pPr>
                </w:p>
              </w:tc>
              <w:tc>
                <w:tcPr>
                  <w:tcW w:w="480" w:type="pct"/>
                  <w:tcBorders>
                    <w:left w:val="single" w:sz="4" w:space="0" w:color="auto"/>
                    <w:right w:val="single" w:sz="4" w:space="0" w:color="auto"/>
                  </w:tcBorders>
                  <w:shd w:val="clear" w:color="auto" w:fill="auto"/>
                </w:tcPr>
                <w:p w14:paraId="53A72398" w14:textId="77777777" w:rsidR="00CD1C7F" w:rsidRPr="001C0CC4" w:rsidRDefault="00CD1C7F" w:rsidP="00CD1C7F">
                  <w:pPr>
                    <w:pStyle w:val="TAC"/>
                  </w:pPr>
                </w:p>
              </w:tc>
              <w:tc>
                <w:tcPr>
                  <w:tcW w:w="466" w:type="pct"/>
                  <w:tcBorders>
                    <w:top w:val="single" w:sz="4" w:space="0" w:color="000000"/>
                    <w:left w:val="single" w:sz="4" w:space="0" w:color="auto"/>
                    <w:bottom w:val="single" w:sz="4" w:space="0" w:color="000000"/>
                    <w:right w:val="single" w:sz="4" w:space="0" w:color="000000"/>
                  </w:tcBorders>
                </w:tcPr>
                <w:p w14:paraId="4E0D6D90" w14:textId="77777777" w:rsidR="00CD1C7F" w:rsidRPr="001C0CC4" w:rsidRDefault="00CD1C7F" w:rsidP="00CD1C7F">
                  <w:pPr>
                    <w:pStyle w:val="TAC"/>
                  </w:pPr>
                  <w:r w:rsidRPr="001C0CC4">
                    <w:t>16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4310400" w14:textId="425ABC15" w:rsidR="00CD1C7F" w:rsidRPr="001C0CC4" w:rsidRDefault="00CD1C7F" w:rsidP="00CD1C7F">
                  <w:pPr>
                    <w:pStyle w:val="TAC"/>
                  </w:pPr>
                  <w:r w:rsidRPr="00CD1C7F">
                    <w:t>≤</w:t>
                  </w:r>
                  <w:r>
                    <w:t xml:space="preserve"> </w:t>
                  </w:r>
                  <w:r w:rsidR="00CC3733">
                    <w:t>4.5</w:t>
                  </w:r>
                </w:p>
              </w:tc>
              <w:tc>
                <w:tcPr>
                  <w:tcW w:w="712" w:type="pct"/>
                  <w:tcBorders>
                    <w:top w:val="single" w:sz="4" w:space="0" w:color="000000"/>
                    <w:left w:val="single" w:sz="4" w:space="0" w:color="000000"/>
                    <w:bottom w:val="single" w:sz="4" w:space="0" w:color="000000"/>
                    <w:right w:val="single" w:sz="4" w:space="0" w:color="000000"/>
                  </w:tcBorders>
                </w:tcPr>
                <w:p w14:paraId="17737A46" w14:textId="7F2998A1" w:rsidR="00CD1C7F" w:rsidRPr="001C0CC4" w:rsidRDefault="00CD1C7F" w:rsidP="00CD1C7F">
                  <w:pPr>
                    <w:pStyle w:val="TAC"/>
                  </w:pPr>
                  <w:r w:rsidRPr="00CD1C7F">
                    <w:t>≤</w:t>
                  </w:r>
                  <w:r>
                    <w:t xml:space="preserve"> </w:t>
                  </w:r>
                  <w:r w:rsidR="00CC3733">
                    <w:t>4.0</w:t>
                  </w:r>
                </w:p>
              </w:tc>
              <w:tc>
                <w:tcPr>
                  <w:tcW w:w="712" w:type="pct"/>
                  <w:tcBorders>
                    <w:top w:val="single" w:sz="4" w:space="0" w:color="000000"/>
                    <w:left w:val="single" w:sz="4" w:space="0" w:color="000000"/>
                    <w:bottom w:val="single" w:sz="4" w:space="0" w:color="000000"/>
                    <w:right w:val="single" w:sz="4" w:space="0" w:color="000000"/>
                  </w:tcBorders>
                </w:tcPr>
                <w:p w14:paraId="44269616" w14:textId="59ADE5F6" w:rsidR="00CD1C7F" w:rsidRPr="001C0CC4" w:rsidRDefault="00CD1C7F" w:rsidP="00CD1C7F">
                  <w:pPr>
                    <w:pStyle w:val="TAC"/>
                  </w:pPr>
                  <w:r w:rsidRPr="00CD1C7F">
                    <w:t>≤</w:t>
                  </w:r>
                  <w:r>
                    <w:t xml:space="preserve"> </w:t>
                  </w:r>
                  <w:r w:rsidR="00CC3733">
                    <w:t>4.0</w:t>
                  </w:r>
                </w:p>
              </w:tc>
              <w:tc>
                <w:tcPr>
                  <w:tcW w:w="712" w:type="pct"/>
                  <w:tcBorders>
                    <w:top w:val="single" w:sz="4" w:space="0" w:color="000000"/>
                    <w:left w:val="single" w:sz="4" w:space="0" w:color="000000"/>
                    <w:bottom w:val="single" w:sz="4" w:space="0" w:color="000000"/>
                    <w:right w:val="single" w:sz="4" w:space="0" w:color="000000"/>
                  </w:tcBorders>
                </w:tcPr>
                <w:p w14:paraId="1758AED9" w14:textId="24D6928E" w:rsidR="00CD1C7F" w:rsidRPr="001C0CC4" w:rsidRDefault="00CD1C7F" w:rsidP="00CD1C7F">
                  <w:pPr>
                    <w:pStyle w:val="TAC"/>
                  </w:pPr>
                  <w:r w:rsidRPr="00CD1C7F">
                    <w:t>≤</w:t>
                  </w:r>
                  <w:r>
                    <w:t xml:space="preserve"> </w:t>
                  </w:r>
                  <w:r w:rsidR="00CC3733">
                    <w:t>4.0</w:t>
                  </w:r>
                </w:p>
              </w:tc>
              <w:tc>
                <w:tcPr>
                  <w:tcW w:w="712" w:type="pct"/>
                  <w:tcBorders>
                    <w:top w:val="single" w:sz="4" w:space="0" w:color="000000"/>
                    <w:left w:val="single" w:sz="4" w:space="0" w:color="000000"/>
                    <w:bottom w:val="single" w:sz="4" w:space="0" w:color="000000"/>
                    <w:right w:val="single" w:sz="4" w:space="0" w:color="000000"/>
                  </w:tcBorders>
                </w:tcPr>
                <w:p w14:paraId="4038810A" w14:textId="6B53820D" w:rsidR="00CD1C7F" w:rsidRPr="001C0CC4" w:rsidRDefault="00CD1C7F" w:rsidP="00CD1C7F">
                  <w:pPr>
                    <w:pStyle w:val="TAC"/>
                  </w:pPr>
                  <w:r w:rsidRPr="00CD1C7F">
                    <w:t>≤</w:t>
                  </w:r>
                  <w:r>
                    <w:t xml:space="preserve"> </w:t>
                  </w:r>
                  <w:r w:rsidR="00CC3733">
                    <w:t>4.5</w:t>
                  </w:r>
                </w:p>
              </w:tc>
            </w:tr>
            <w:tr w:rsidR="00CD1C7F" w:rsidRPr="001C0CC4" w14:paraId="7E004248" w14:textId="77777777" w:rsidTr="00CD1C7F">
              <w:trPr>
                <w:jc w:val="center"/>
              </w:trPr>
              <w:tc>
                <w:tcPr>
                  <w:tcW w:w="495" w:type="pct"/>
                  <w:tcBorders>
                    <w:left w:val="single" w:sz="4" w:space="0" w:color="auto"/>
                    <w:right w:val="single" w:sz="4" w:space="0" w:color="auto"/>
                  </w:tcBorders>
                  <w:shd w:val="clear" w:color="auto" w:fill="auto"/>
                </w:tcPr>
                <w:p w14:paraId="7447E490" w14:textId="77777777" w:rsidR="00CD1C7F" w:rsidRPr="001C0CC4" w:rsidRDefault="00CD1C7F" w:rsidP="00CD1C7F">
                  <w:pPr>
                    <w:pStyle w:val="TAC"/>
                  </w:pPr>
                </w:p>
              </w:tc>
              <w:tc>
                <w:tcPr>
                  <w:tcW w:w="480" w:type="pct"/>
                  <w:tcBorders>
                    <w:left w:val="single" w:sz="4" w:space="0" w:color="auto"/>
                    <w:right w:val="single" w:sz="4" w:space="0" w:color="auto"/>
                  </w:tcBorders>
                  <w:shd w:val="clear" w:color="auto" w:fill="auto"/>
                </w:tcPr>
                <w:p w14:paraId="05186DD7" w14:textId="77777777" w:rsidR="00CD1C7F" w:rsidRPr="001C0CC4" w:rsidRDefault="00CD1C7F" w:rsidP="00CD1C7F">
                  <w:pPr>
                    <w:pStyle w:val="TAC"/>
                  </w:pPr>
                </w:p>
              </w:tc>
              <w:tc>
                <w:tcPr>
                  <w:tcW w:w="466" w:type="pct"/>
                  <w:tcBorders>
                    <w:top w:val="single" w:sz="4" w:space="0" w:color="000000"/>
                    <w:left w:val="single" w:sz="4" w:space="0" w:color="auto"/>
                    <w:bottom w:val="single" w:sz="4" w:space="0" w:color="000000"/>
                    <w:right w:val="single" w:sz="4" w:space="0" w:color="000000"/>
                  </w:tcBorders>
                </w:tcPr>
                <w:p w14:paraId="153A7898" w14:textId="77777777" w:rsidR="00CD1C7F" w:rsidRPr="001C0CC4" w:rsidRDefault="00CD1C7F" w:rsidP="00CD1C7F">
                  <w:pPr>
                    <w:pStyle w:val="TAC"/>
                  </w:pPr>
                  <w:r w:rsidRPr="001C0CC4">
                    <w:t>64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7F312E7D" w14:textId="114ECF43" w:rsidR="00CD1C7F" w:rsidRPr="001C0CC4" w:rsidRDefault="00CD1C7F" w:rsidP="00CD1C7F">
                  <w:pPr>
                    <w:pStyle w:val="TAC"/>
                  </w:pPr>
                  <w:r w:rsidRPr="00CD1C7F">
                    <w:t>≤</w:t>
                  </w:r>
                  <w:r>
                    <w:t xml:space="preserve"> </w:t>
                  </w:r>
                  <w:r w:rsidR="00CC3733">
                    <w:t>4</w:t>
                  </w:r>
                  <w:r>
                    <w:t>.5</w:t>
                  </w:r>
                </w:p>
              </w:tc>
              <w:tc>
                <w:tcPr>
                  <w:tcW w:w="712" w:type="pct"/>
                  <w:tcBorders>
                    <w:top w:val="single" w:sz="4" w:space="0" w:color="000000"/>
                    <w:left w:val="single" w:sz="4" w:space="0" w:color="000000"/>
                    <w:bottom w:val="single" w:sz="4" w:space="0" w:color="000000"/>
                    <w:right w:val="single" w:sz="4" w:space="0" w:color="000000"/>
                  </w:tcBorders>
                </w:tcPr>
                <w:p w14:paraId="1CD1785C" w14:textId="3F60FA1E" w:rsidR="00CD1C7F" w:rsidRPr="001C0CC4" w:rsidRDefault="00CD1C7F" w:rsidP="00CD1C7F">
                  <w:pPr>
                    <w:pStyle w:val="TAC"/>
                  </w:pPr>
                  <w:r w:rsidRPr="00CD1C7F">
                    <w:t>≤</w:t>
                  </w:r>
                  <w:r>
                    <w:t xml:space="preserve"> </w:t>
                  </w:r>
                  <w:r w:rsidR="00CC3733">
                    <w:t>4</w:t>
                  </w:r>
                  <w:r>
                    <w:t>.</w:t>
                  </w:r>
                  <w:r w:rsidR="00CC3733">
                    <w:t>0</w:t>
                  </w:r>
                </w:p>
              </w:tc>
              <w:tc>
                <w:tcPr>
                  <w:tcW w:w="712" w:type="pct"/>
                  <w:tcBorders>
                    <w:top w:val="single" w:sz="4" w:space="0" w:color="000000"/>
                    <w:left w:val="single" w:sz="4" w:space="0" w:color="000000"/>
                    <w:bottom w:val="single" w:sz="4" w:space="0" w:color="000000"/>
                    <w:right w:val="single" w:sz="4" w:space="0" w:color="000000"/>
                  </w:tcBorders>
                </w:tcPr>
                <w:p w14:paraId="2B031A25" w14:textId="55D588A0" w:rsidR="00CD1C7F" w:rsidRPr="001C0CC4" w:rsidRDefault="00CD1C7F" w:rsidP="00CD1C7F">
                  <w:pPr>
                    <w:pStyle w:val="TAC"/>
                  </w:pPr>
                  <w:r w:rsidRPr="00CD1C7F">
                    <w:t>≤</w:t>
                  </w:r>
                  <w:r>
                    <w:t xml:space="preserve"> </w:t>
                  </w:r>
                  <w:r w:rsidR="00CC3733">
                    <w:t>4</w:t>
                  </w:r>
                  <w:r>
                    <w:t>.</w:t>
                  </w:r>
                  <w:r w:rsidR="00CC3733">
                    <w:t>0</w:t>
                  </w:r>
                </w:p>
              </w:tc>
              <w:tc>
                <w:tcPr>
                  <w:tcW w:w="712" w:type="pct"/>
                  <w:tcBorders>
                    <w:top w:val="single" w:sz="4" w:space="0" w:color="000000"/>
                    <w:left w:val="single" w:sz="4" w:space="0" w:color="000000"/>
                    <w:bottom w:val="single" w:sz="4" w:space="0" w:color="000000"/>
                    <w:right w:val="single" w:sz="4" w:space="0" w:color="000000"/>
                  </w:tcBorders>
                </w:tcPr>
                <w:p w14:paraId="310EC42D" w14:textId="4A7FA42E" w:rsidR="00CD1C7F" w:rsidRPr="001C0CC4" w:rsidRDefault="00CD1C7F" w:rsidP="00CD1C7F">
                  <w:pPr>
                    <w:pStyle w:val="TAC"/>
                  </w:pPr>
                  <w:r w:rsidRPr="00CD1C7F">
                    <w:t>≤</w:t>
                  </w:r>
                  <w:r>
                    <w:t xml:space="preserve"> </w:t>
                  </w:r>
                  <w:r w:rsidR="00CC3733">
                    <w:t>4</w:t>
                  </w:r>
                  <w:r>
                    <w:t>.</w:t>
                  </w:r>
                  <w:r w:rsidR="00CC3733">
                    <w:t>0</w:t>
                  </w:r>
                </w:p>
              </w:tc>
              <w:tc>
                <w:tcPr>
                  <w:tcW w:w="712" w:type="pct"/>
                  <w:tcBorders>
                    <w:top w:val="single" w:sz="4" w:space="0" w:color="000000"/>
                    <w:left w:val="single" w:sz="4" w:space="0" w:color="000000"/>
                    <w:bottom w:val="single" w:sz="4" w:space="0" w:color="000000"/>
                    <w:right w:val="single" w:sz="4" w:space="0" w:color="000000"/>
                  </w:tcBorders>
                </w:tcPr>
                <w:p w14:paraId="1E88B7CF" w14:textId="7809C328" w:rsidR="00CD1C7F" w:rsidRPr="001C0CC4" w:rsidRDefault="00CD1C7F" w:rsidP="00CD1C7F">
                  <w:pPr>
                    <w:pStyle w:val="TAC"/>
                  </w:pPr>
                  <w:r w:rsidRPr="00CD1C7F">
                    <w:t>≤</w:t>
                  </w:r>
                  <w:r>
                    <w:t xml:space="preserve"> </w:t>
                  </w:r>
                  <w:r w:rsidR="00CC3733">
                    <w:t>4</w:t>
                  </w:r>
                  <w:r>
                    <w:t>.5</w:t>
                  </w:r>
                </w:p>
              </w:tc>
            </w:tr>
            <w:tr w:rsidR="00CD1C7F" w:rsidRPr="001C0CC4" w14:paraId="68A675EE" w14:textId="77777777" w:rsidTr="00CD1C7F">
              <w:trPr>
                <w:jc w:val="center"/>
              </w:trPr>
              <w:tc>
                <w:tcPr>
                  <w:tcW w:w="495" w:type="pct"/>
                  <w:tcBorders>
                    <w:left w:val="single" w:sz="4" w:space="0" w:color="auto"/>
                    <w:bottom w:val="single" w:sz="4" w:space="0" w:color="auto"/>
                    <w:right w:val="single" w:sz="4" w:space="0" w:color="auto"/>
                  </w:tcBorders>
                  <w:shd w:val="clear" w:color="auto" w:fill="auto"/>
                </w:tcPr>
                <w:p w14:paraId="6AFBCC4C" w14:textId="77777777" w:rsidR="00CD1C7F" w:rsidRPr="001C0CC4" w:rsidRDefault="00CD1C7F" w:rsidP="00CD1C7F">
                  <w:pPr>
                    <w:pStyle w:val="TAC"/>
                  </w:pPr>
                </w:p>
              </w:tc>
              <w:tc>
                <w:tcPr>
                  <w:tcW w:w="480" w:type="pct"/>
                  <w:tcBorders>
                    <w:left w:val="single" w:sz="4" w:space="0" w:color="auto"/>
                    <w:bottom w:val="single" w:sz="4" w:space="0" w:color="auto"/>
                    <w:right w:val="single" w:sz="4" w:space="0" w:color="auto"/>
                  </w:tcBorders>
                  <w:shd w:val="clear" w:color="auto" w:fill="auto"/>
                </w:tcPr>
                <w:p w14:paraId="58D98175" w14:textId="77777777" w:rsidR="00CD1C7F" w:rsidRPr="001C0CC4" w:rsidRDefault="00CD1C7F" w:rsidP="00CD1C7F">
                  <w:pPr>
                    <w:pStyle w:val="TAC"/>
                  </w:pPr>
                </w:p>
              </w:tc>
              <w:tc>
                <w:tcPr>
                  <w:tcW w:w="466" w:type="pct"/>
                  <w:tcBorders>
                    <w:top w:val="single" w:sz="4" w:space="0" w:color="000000"/>
                    <w:left w:val="single" w:sz="4" w:space="0" w:color="auto"/>
                    <w:bottom w:val="single" w:sz="4" w:space="0" w:color="000000"/>
                    <w:right w:val="single" w:sz="4" w:space="0" w:color="000000"/>
                  </w:tcBorders>
                </w:tcPr>
                <w:p w14:paraId="2B485D77" w14:textId="77777777" w:rsidR="00CD1C7F" w:rsidRPr="001C0CC4" w:rsidRDefault="00CD1C7F" w:rsidP="00CD1C7F">
                  <w:pPr>
                    <w:pStyle w:val="TAC"/>
                  </w:pPr>
                  <w:r w:rsidRPr="001C0CC4">
                    <w:t>256 QAM</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14:paraId="123670A8" w14:textId="1202B339" w:rsidR="00CD1C7F" w:rsidRPr="001C0CC4" w:rsidRDefault="00CD1C7F" w:rsidP="00CD1C7F">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4D8C8903" w14:textId="330D1B79" w:rsidR="00CD1C7F" w:rsidRPr="001C0CC4" w:rsidRDefault="00CD1C7F" w:rsidP="00CD1C7F">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237129D5" w14:textId="1F2CC66B" w:rsidR="00CD1C7F" w:rsidRPr="001C0CC4" w:rsidRDefault="00CD1C7F" w:rsidP="00CD1C7F">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475E9FE1" w14:textId="1C4DAB70" w:rsidR="00CD1C7F" w:rsidRPr="001C0CC4" w:rsidRDefault="00CD1C7F" w:rsidP="00CD1C7F">
                  <w:pPr>
                    <w:pStyle w:val="TAC"/>
                  </w:pPr>
                  <w:r w:rsidRPr="00CD1C7F">
                    <w:t>≤</w:t>
                  </w:r>
                  <w:r>
                    <w:t xml:space="preserve"> 6.5</w:t>
                  </w:r>
                </w:p>
              </w:tc>
              <w:tc>
                <w:tcPr>
                  <w:tcW w:w="712" w:type="pct"/>
                  <w:tcBorders>
                    <w:top w:val="single" w:sz="4" w:space="0" w:color="000000"/>
                    <w:left w:val="single" w:sz="4" w:space="0" w:color="000000"/>
                    <w:bottom w:val="single" w:sz="4" w:space="0" w:color="000000"/>
                    <w:right w:val="single" w:sz="4" w:space="0" w:color="000000"/>
                  </w:tcBorders>
                </w:tcPr>
                <w:p w14:paraId="142849DE" w14:textId="4F56633B" w:rsidR="00CD1C7F" w:rsidRPr="001C0CC4" w:rsidRDefault="00CD1C7F" w:rsidP="00CD1C7F">
                  <w:pPr>
                    <w:pStyle w:val="TAC"/>
                  </w:pPr>
                  <w:r w:rsidRPr="00CD1C7F">
                    <w:t>≤</w:t>
                  </w:r>
                  <w:r>
                    <w:t xml:space="preserve"> 6.5</w:t>
                  </w:r>
                </w:p>
              </w:tc>
            </w:tr>
          </w:tbl>
          <w:p w14:paraId="550712B6" w14:textId="77777777" w:rsidR="00E605C0" w:rsidRPr="001C0CC4" w:rsidRDefault="00E605C0" w:rsidP="00E605C0"/>
          <w:p w14:paraId="6F42AB89" w14:textId="77777777" w:rsidR="00E605C0" w:rsidRDefault="00E605C0" w:rsidP="00740932"/>
        </w:tc>
      </w:tr>
    </w:tbl>
    <w:p w14:paraId="2B80C9DF" w14:textId="5F347051" w:rsidR="00C932B3" w:rsidRDefault="00C932B3" w:rsidP="00D73E7C">
      <w:pPr>
        <w:pStyle w:val="Heading6"/>
        <w:ind w:left="0" w:firstLine="0"/>
        <w:rPr>
          <w:rFonts w:ascii="Times New Roman" w:hAnsi="Times New Roman"/>
          <w:b/>
          <w:bCs/>
        </w:rPr>
      </w:pPr>
    </w:p>
    <w:p w14:paraId="1BD9BAEE" w14:textId="18701A92" w:rsidR="00C932B3" w:rsidRDefault="00C932B3" w:rsidP="00C932B3">
      <w:pPr>
        <w:pStyle w:val="Proposal"/>
      </w:pPr>
      <w:bookmarkStart w:id="29" w:name="_Toc104497269"/>
      <w:bookmarkStart w:id="30" w:name="_Toc104497396"/>
      <w:r>
        <w:t>Proposal 2:</w:t>
      </w:r>
      <w:r>
        <w:tab/>
      </w:r>
      <w:r w:rsidRPr="00C932B3">
        <w:t>Introduce A-MPR for the new NS_6</w:t>
      </w:r>
      <w:r w:rsidR="00B14E40">
        <w:t>2</w:t>
      </w:r>
      <w:r w:rsidRPr="00C932B3">
        <w:t xml:space="preserve"> with 5MHz CBW according to the proposed CRs </w:t>
      </w:r>
      <w:r w:rsidRPr="00C932B3">
        <w:fldChar w:fldCharType="begin"/>
      </w:r>
      <w:r w:rsidRPr="00C932B3">
        <w:instrText xml:space="preserve"> REF _Ref104496342 \r \h </w:instrText>
      </w:r>
      <w:r w:rsidRPr="00C932B3">
        <w:fldChar w:fldCharType="separate"/>
      </w:r>
      <w:r w:rsidR="00275CA0">
        <w:t>[6]</w:t>
      </w:r>
      <w:r w:rsidRPr="00C932B3">
        <w:fldChar w:fldCharType="end"/>
      </w:r>
      <w:r w:rsidRPr="00C932B3">
        <w:t xml:space="preserve">, </w:t>
      </w:r>
      <w:r w:rsidRPr="00C932B3">
        <w:fldChar w:fldCharType="begin"/>
      </w:r>
      <w:r w:rsidRPr="00C932B3">
        <w:instrText xml:space="preserve"> REF _Ref104496344 \r \h </w:instrText>
      </w:r>
      <w:r w:rsidRPr="00C932B3">
        <w:fldChar w:fldCharType="separate"/>
      </w:r>
      <w:r w:rsidR="00275CA0">
        <w:t>[7]</w:t>
      </w:r>
      <w:r w:rsidRPr="00C932B3">
        <w:fldChar w:fldCharType="end"/>
      </w:r>
      <w:r w:rsidRPr="003E7753">
        <w:t>.</w:t>
      </w:r>
      <w:bookmarkEnd w:id="29"/>
      <w:bookmarkEnd w:id="30"/>
      <w:r w:rsidRPr="003E7753">
        <w:t xml:space="preserve"> </w:t>
      </w:r>
    </w:p>
    <w:p w14:paraId="79C5BB33" w14:textId="786BB088" w:rsidR="00C932B3" w:rsidRPr="00C932B3" w:rsidRDefault="00C932B3" w:rsidP="00C932B3">
      <w:pPr>
        <w:pStyle w:val="Proposal"/>
      </w:pPr>
      <w:bookmarkStart w:id="31" w:name="_Toc104497270"/>
      <w:bookmarkStart w:id="32" w:name="_Toc104497397"/>
      <w:r>
        <w:t xml:space="preserve">Proposal </w:t>
      </w:r>
      <w:r w:rsidR="00ED0E93">
        <w:t>3</w:t>
      </w:r>
      <w:r>
        <w:t>:</w:t>
      </w:r>
      <w:r>
        <w:tab/>
      </w:r>
      <w:r w:rsidRPr="00C932B3">
        <w:t>For 10MHz CBW, reuse the NS_21 A-MPR for the new NS_6</w:t>
      </w:r>
      <w:r w:rsidR="00B14E40">
        <w:t>2</w:t>
      </w:r>
      <w:r w:rsidRPr="00C932B3">
        <w:t xml:space="preserve"> according to the proposed CRs </w:t>
      </w:r>
      <w:r w:rsidRPr="00C932B3">
        <w:fldChar w:fldCharType="begin"/>
      </w:r>
      <w:r w:rsidRPr="00C932B3">
        <w:instrText xml:space="preserve"> REF _Ref104496342 \r \h </w:instrText>
      </w:r>
      <w:r w:rsidRPr="00C932B3">
        <w:fldChar w:fldCharType="separate"/>
      </w:r>
      <w:r w:rsidR="00275CA0">
        <w:t>[6]</w:t>
      </w:r>
      <w:r w:rsidRPr="00C932B3">
        <w:fldChar w:fldCharType="end"/>
      </w:r>
      <w:r w:rsidRPr="00C932B3">
        <w:t xml:space="preserve">, </w:t>
      </w:r>
      <w:r w:rsidRPr="00C932B3">
        <w:fldChar w:fldCharType="begin"/>
      </w:r>
      <w:r w:rsidRPr="00C932B3">
        <w:instrText xml:space="preserve"> REF _Ref104496344 \r \h </w:instrText>
      </w:r>
      <w:r w:rsidRPr="00C932B3">
        <w:fldChar w:fldCharType="separate"/>
      </w:r>
      <w:r w:rsidR="00275CA0">
        <w:t>[7]</w:t>
      </w:r>
      <w:r w:rsidRPr="00C932B3">
        <w:fldChar w:fldCharType="end"/>
      </w:r>
      <w:r w:rsidRPr="003E7753">
        <w:t>.</w:t>
      </w:r>
      <w:bookmarkEnd w:id="31"/>
      <w:bookmarkEnd w:id="32"/>
      <w:r w:rsidRPr="003E7753">
        <w:t xml:space="preserve"> </w:t>
      </w:r>
    </w:p>
    <w:p w14:paraId="3B956589" w14:textId="3967455C" w:rsidR="00EA2F80" w:rsidRDefault="00EA2F80" w:rsidP="00EA2F80">
      <w:pPr>
        <w:pStyle w:val="Heading5"/>
      </w:pPr>
      <w:r>
        <w:t>2.</w:t>
      </w:r>
      <w:r w:rsidR="00855F7B">
        <w:t>3</w:t>
      </w:r>
      <w:r>
        <w:t xml:space="preserve"> Legacy UE considerations</w:t>
      </w:r>
    </w:p>
    <w:p w14:paraId="480FC9FD" w14:textId="2A5AB137" w:rsidR="00EA2F80" w:rsidRDefault="00EA2F80" w:rsidP="00EA2F80">
      <w:r>
        <w:t xml:space="preserve">We understand that there might be certain challenges with introducing a new network </w:t>
      </w:r>
      <w:r w:rsidR="006B53D2">
        <w:t>signalling</w:t>
      </w:r>
      <w:r>
        <w:t xml:space="preserve"> </w:t>
      </w:r>
      <w:r w:rsidR="00321E8B">
        <w:t xml:space="preserve">value </w:t>
      </w:r>
      <w:r>
        <w:t xml:space="preserve">for Canadian requirements. In summary, it has been realized during the discussion in RAN4#101-e </w:t>
      </w:r>
      <w:r w:rsidR="008908F3">
        <w:t xml:space="preserve">(see </w:t>
      </w:r>
      <w:r w:rsidR="008908F3">
        <w:fldChar w:fldCharType="begin"/>
      </w:r>
      <w:r w:rsidR="008908F3">
        <w:instrText xml:space="preserve"> REF _Ref104496681 \r \h </w:instrText>
      </w:r>
      <w:r w:rsidR="008908F3">
        <w:fldChar w:fldCharType="separate"/>
      </w:r>
      <w:r w:rsidR="008908F3">
        <w:t>[8]</w:t>
      </w:r>
      <w:r w:rsidR="008908F3">
        <w:fldChar w:fldCharType="end"/>
      </w:r>
      <w:r w:rsidR="008908F3">
        <w:t>)</w:t>
      </w:r>
      <w:r>
        <w:t xml:space="preserve"> that the Canadian regulatory emission requirements are sharper at the channel edges compared to </w:t>
      </w:r>
      <w:r w:rsidR="008908F3">
        <w:t>NS_21 emission limits in the 3GPP specifications</w:t>
      </w:r>
      <w:r>
        <w:t xml:space="preserve">. The new NS value </w:t>
      </w:r>
      <w:r w:rsidR="008908F3">
        <w:t xml:space="preserve">intends </w:t>
      </w:r>
      <w:r>
        <w:t xml:space="preserve">to close the gap and cover those requirements. </w:t>
      </w:r>
    </w:p>
    <w:p w14:paraId="20C4BCB0" w14:textId="744D559B" w:rsidR="00EA2F80" w:rsidRDefault="00EA2F80" w:rsidP="00EA2F80">
      <w:r>
        <w:t xml:space="preserve">It is true that the difference between </w:t>
      </w:r>
      <w:r w:rsidR="008908F3">
        <w:t>NS_21 emission limits</w:t>
      </w:r>
      <w:r>
        <w:t xml:space="preserve"> and RSS-195 was not recognized since it was introduced to LTE with NS_21. However, we do not consider this to be a valid reason to not correct an oversight. Our understanding is that 3GPP specs should follow regulatory requirements as best as possible. This drive to correct specification (even if the oversight is years old) could recently been observed with the update on additional emission requirements for CA/DC. In this case it has been found that combined emission requirements of CA/DC have not been handled correctly. This was corrected by introducing new sets of requirements. And we think the same should be done here. </w:t>
      </w:r>
    </w:p>
    <w:p w14:paraId="7838F17E" w14:textId="2B51B111" w:rsidR="00EA2F80" w:rsidRDefault="00EA2F80" w:rsidP="00EA2F80">
      <w:r>
        <w:t xml:space="preserve">LTE devices with NS_21 seem to be able to comply with RSS-195, as there has not been raised compliance issues by regulatory bodies for years. With the introduction of n30 to NR in Rel-16 it is not granted that this will continue as NR features several differences in spectrum usage and waveforms </w:t>
      </w:r>
      <w:proofErr w:type="gramStart"/>
      <w:r>
        <w:t>e.g.</w:t>
      </w:r>
      <w:proofErr w:type="gramEnd"/>
      <w:r>
        <w:t xml:space="preserve"> CP-OFDM with increased power backoff. Therefore, we propose to introduce the new network </w:t>
      </w:r>
      <w:r w:rsidR="006B53D2">
        <w:t>signalling</w:t>
      </w:r>
      <w:r>
        <w:t xml:space="preserve"> to circumvent the future issue of millions of legacy devices not correctly implementing RSS-195 requirements.</w:t>
      </w:r>
    </w:p>
    <w:p w14:paraId="6E33E1A5" w14:textId="2ADFC807" w:rsidR="00321E8B" w:rsidRDefault="00855F7B" w:rsidP="00EA2F80">
      <w:r>
        <w:lastRenderedPageBreak/>
        <w:t>During the RAN4 discussion of this issue, the following concern related to legacy UEs was raised</w:t>
      </w:r>
      <w:r w:rsidR="008908F3">
        <w:t xml:space="preserve"> </w:t>
      </w:r>
      <w:r w:rsidR="008908F3">
        <w:fldChar w:fldCharType="begin"/>
      </w:r>
      <w:r w:rsidR="008908F3">
        <w:instrText xml:space="preserve"> REF _Ref104530365 \r \h </w:instrText>
      </w:r>
      <w:r w:rsidR="008908F3">
        <w:fldChar w:fldCharType="separate"/>
      </w:r>
      <w:r w:rsidR="008908F3">
        <w:t>[9]</w:t>
      </w:r>
      <w:r w:rsidR="008908F3">
        <w:fldChar w:fldCharType="end"/>
      </w:r>
      <w:r>
        <w:t>:</w:t>
      </w:r>
    </w:p>
    <w:tbl>
      <w:tblPr>
        <w:tblStyle w:val="TableGrid"/>
        <w:tblW w:w="0" w:type="auto"/>
        <w:tblLook w:val="04A0" w:firstRow="1" w:lastRow="0" w:firstColumn="1" w:lastColumn="0" w:noHBand="0" w:noVBand="1"/>
      </w:tblPr>
      <w:tblGrid>
        <w:gridCol w:w="1236"/>
        <w:gridCol w:w="8395"/>
      </w:tblGrid>
      <w:tr w:rsidR="00855F7B" w14:paraId="172F6862" w14:textId="77777777" w:rsidTr="005301DC">
        <w:tc>
          <w:tcPr>
            <w:tcW w:w="1236" w:type="dxa"/>
          </w:tcPr>
          <w:p w14:paraId="21AD2981" w14:textId="77777777" w:rsidR="00855F7B" w:rsidRDefault="00855F7B" w:rsidP="005301D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B1DF43C" w14:textId="77777777" w:rsidR="00855F7B" w:rsidRDefault="00855F7B" w:rsidP="005301DC">
            <w:pPr>
              <w:spacing w:after="120"/>
              <w:rPr>
                <w:rFonts w:eastAsiaTheme="minorEastAsia"/>
                <w:color w:val="0070C0"/>
                <w:lang w:val="en-US" w:eastAsia="zh-CN"/>
              </w:rPr>
            </w:pPr>
            <w:r>
              <w:rPr>
                <w:rFonts w:eastAsiaTheme="minorEastAsia"/>
                <w:color w:val="0070C0"/>
                <w:lang w:val="en-US" w:eastAsia="zh-CN"/>
              </w:rPr>
              <w:t>Our main concern is that will legacy LTE devices (that are attaching to Network with NS_21) be able to attach to the network when NS_57 is signaled. It is unclear how multiple NS will work. Can Apple or others clarify how this will work for the legacy device?</w:t>
            </w:r>
          </w:p>
        </w:tc>
      </w:tr>
      <w:tr w:rsidR="00855F7B" w14:paraId="13C4A379" w14:textId="77777777" w:rsidTr="005301DC">
        <w:tc>
          <w:tcPr>
            <w:tcW w:w="1236" w:type="dxa"/>
          </w:tcPr>
          <w:p w14:paraId="10C42F20" w14:textId="77777777" w:rsidR="00855F7B" w:rsidRDefault="00855F7B" w:rsidP="005301DC">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150A8F4" w14:textId="77777777" w:rsidR="00855F7B" w:rsidRDefault="00855F7B" w:rsidP="005301DC">
            <w:pPr>
              <w:spacing w:after="120"/>
              <w:rPr>
                <w:rFonts w:eastAsiaTheme="minorEastAsia"/>
                <w:color w:val="0070C0"/>
                <w:lang w:val="en-US" w:eastAsia="zh-CN"/>
              </w:rPr>
            </w:pPr>
            <w:r>
              <w:rPr>
                <w:rFonts w:eastAsiaTheme="minorEastAsia"/>
                <w:color w:val="0070C0"/>
                <w:lang w:val="en-US" w:eastAsia="zh-CN"/>
              </w:rPr>
              <w:t xml:space="preserve">Legacy UEs can attach if the NS_21 is listed after NS_57 in the </w:t>
            </w:r>
            <w:r>
              <w:rPr>
                <w:i/>
                <w:iCs/>
              </w:rPr>
              <w:t xml:space="preserve">NR-NS-PmaxList. </w:t>
            </w:r>
            <w:r>
              <w:t xml:space="preserve">The first supported value is applied, then new UEs apply NS_57. This has been in the RRC specification since Rel-17, from 38.331 </w:t>
            </w:r>
            <w:r>
              <w:rPr>
                <w:lang w:val="en-US"/>
              </w:rPr>
              <w:t>v15.3.0</w:t>
            </w:r>
          </w:p>
          <w:p w14:paraId="1E6E79AD" w14:textId="77777777" w:rsidR="00855F7B" w:rsidRDefault="00855F7B" w:rsidP="005301DC">
            <w:pPr>
              <w:pStyle w:val="B3"/>
              <w:rPr>
                <w:lang w:eastAsia="ja-JP"/>
              </w:rPr>
            </w:pPr>
            <w:r>
              <w:t xml:space="preserve">&gt;    apply the first listed </w:t>
            </w:r>
            <w:r>
              <w:rPr>
                <w:i/>
                <w:iCs/>
              </w:rPr>
              <w:t>additionalSpectrumEmission</w:t>
            </w:r>
            <w:r>
              <w:t xml:space="preserve"> which it supports among the values included in </w:t>
            </w:r>
            <w:r>
              <w:rPr>
                <w:i/>
                <w:iCs/>
              </w:rPr>
              <w:t>NR-NS-PmaxList</w:t>
            </w:r>
            <w:r>
              <w:t xml:space="preserve"> within</w:t>
            </w:r>
            <w:r>
              <w:rPr>
                <w:i/>
                <w:iCs/>
              </w:rPr>
              <w:t xml:space="preserve"> </w:t>
            </w:r>
            <w:proofErr w:type="gramStart"/>
            <w:r>
              <w:rPr>
                <w:i/>
                <w:iCs/>
              </w:rPr>
              <w:t>frequencyBandList</w:t>
            </w:r>
            <w:r>
              <w:t>;</w:t>
            </w:r>
            <w:proofErr w:type="gramEnd"/>
          </w:p>
          <w:p w14:paraId="0F3E9DF2" w14:textId="77777777" w:rsidR="00855F7B" w:rsidRDefault="00855F7B" w:rsidP="005301DC">
            <w:pPr>
              <w:spacing w:after="120"/>
              <w:rPr>
                <w:rFonts w:eastAsiaTheme="minorEastAsia"/>
                <w:color w:val="0070C0"/>
                <w:lang w:eastAsia="zh-CN"/>
              </w:rPr>
            </w:pPr>
            <w:r>
              <w:rPr>
                <w:rFonts w:eastAsiaTheme="minorEastAsia"/>
                <w:color w:val="0070C0"/>
                <w:lang w:eastAsia="zh-CN"/>
              </w:rPr>
              <w:t xml:space="preserve">to enable addition of new NS for a band. If NS_21 is not listed, then legacy UEs are barred. Now, if all UEs in the field </w:t>
            </w:r>
            <w:proofErr w:type="gramStart"/>
            <w:r>
              <w:rPr>
                <w:rFonts w:eastAsiaTheme="minorEastAsia"/>
                <w:color w:val="0070C0"/>
                <w:lang w:eastAsia="zh-CN"/>
              </w:rPr>
              <w:t>actually support</w:t>
            </w:r>
            <w:proofErr w:type="gramEnd"/>
            <w:r>
              <w:rPr>
                <w:rFonts w:eastAsiaTheme="minorEastAsia"/>
                <w:color w:val="0070C0"/>
                <w:lang w:eastAsia="zh-CN"/>
              </w:rPr>
              <w:t xml:space="preserve"> this is another question…</w:t>
            </w:r>
          </w:p>
          <w:p w14:paraId="703DF3F3" w14:textId="77777777" w:rsidR="00855F7B" w:rsidRDefault="00855F7B" w:rsidP="005301DC">
            <w:pPr>
              <w:spacing w:after="120"/>
              <w:rPr>
                <w:rFonts w:eastAsiaTheme="minorEastAsia"/>
                <w:color w:val="0070C0"/>
                <w:lang w:val="en-US" w:eastAsia="zh-CN"/>
              </w:rPr>
            </w:pPr>
          </w:p>
        </w:tc>
      </w:tr>
    </w:tbl>
    <w:p w14:paraId="17A32090" w14:textId="79C00589" w:rsidR="00855F7B" w:rsidRDefault="00855F7B" w:rsidP="00EA2F80"/>
    <w:p w14:paraId="0366FF48" w14:textId="77777777" w:rsidR="00855F7B" w:rsidRDefault="00855F7B" w:rsidP="00855F7B">
      <w:pPr>
        <w:rPr>
          <w:rFonts w:eastAsiaTheme="minorEastAsia"/>
          <w:lang w:val="en-US" w:eastAsia="zh-CN"/>
        </w:rPr>
      </w:pPr>
      <w:r>
        <w:rPr>
          <w:rFonts w:eastAsiaTheme="minorEastAsia"/>
          <w:lang w:val="en-US" w:eastAsia="zh-CN"/>
        </w:rPr>
        <w:t xml:space="preserve">To our understanding multiple NS are possible according to the RRC specs (36.331 and 38.331). </w:t>
      </w:r>
    </w:p>
    <w:p w14:paraId="215C213C" w14:textId="77777777" w:rsidR="00855F7B" w:rsidRDefault="00855F7B" w:rsidP="00855F7B">
      <w:pPr>
        <w:rPr>
          <w:rFonts w:eastAsiaTheme="minorEastAsia"/>
          <w:lang w:val="en-US" w:eastAsia="zh-CN"/>
        </w:rPr>
      </w:pPr>
      <w:r>
        <w:rPr>
          <w:rFonts w:eastAsiaTheme="minorEastAsia"/>
          <w:lang w:val="en-US" w:eastAsia="zh-CN"/>
        </w:rPr>
        <w:t>We would like to share our understanding by using the description of NR SIB1 as an example. The other SIBs are similar with respect to handling NS flags. Also, LTE behaves quite similar if we just consider selection of multiple NS flags. The RRC specs refer to NS flags as additionalSpectrumEmission values.</w:t>
      </w:r>
    </w:p>
    <w:p w14:paraId="6673B77D" w14:textId="77777777" w:rsidR="00855F7B" w:rsidRDefault="00855F7B" w:rsidP="00855F7B">
      <w:pPr>
        <w:rPr>
          <w:rFonts w:eastAsiaTheme="minorEastAsia"/>
          <w:lang w:val="en-US" w:eastAsia="zh-CN"/>
        </w:rPr>
      </w:pPr>
      <w:r>
        <w:rPr>
          <w:rFonts w:eastAsiaTheme="minorEastAsia"/>
          <w:lang w:val="en-US" w:eastAsia="zh-CN"/>
        </w:rPr>
        <w:t xml:space="preserve">When a UE receives the SIB1 from the network it is instructed to execute different tasks. At first it shall store the SIB1 for further reference. Next it shall check the SIB for cell related information and other tasks. After having executed different instructions, it eventually comes to the point where it </w:t>
      </w:r>
      <w:proofErr w:type="gramStart"/>
      <w:r>
        <w:rPr>
          <w:rFonts w:eastAsiaTheme="minorEastAsia"/>
          <w:lang w:val="en-US" w:eastAsia="zh-CN"/>
        </w:rPr>
        <w:t>has to</w:t>
      </w:r>
      <w:proofErr w:type="gramEnd"/>
      <w:r>
        <w:rPr>
          <w:rFonts w:eastAsiaTheme="minorEastAsia"/>
          <w:lang w:val="en-US" w:eastAsia="zh-CN"/>
        </w:rPr>
        <w:t xml:space="preserve"> select a frequency band being provided by the SIB. The instruction is worded as follows:</w:t>
      </w:r>
    </w:p>
    <w:p w14:paraId="00531533" w14:textId="77777777" w:rsidR="00855F7B" w:rsidRDefault="00855F7B" w:rsidP="00855F7B">
      <w:pPr>
        <w:spacing w:after="120"/>
        <w:ind w:right="283"/>
        <w:jc w:val="center"/>
        <w:rPr>
          <w:rFonts w:eastAsiaTheme="minorEastAsia"/>
          <w:color w:val="0070C0"/>
          <w:lang w:val="en-US" w:eastAsia="zh-CN"/>
        </w:rPr>
      </w:pPr>
      <w:r w:rsidRPr="002A3637">
        <w:rPr>
          <w:rFonts w:eastAsiaTheme="minorEastAsia"/>
          <w:i/>
          <w:iCs/>
          <w:noProof/>
          <w:color w:val="0070C0"/>
          <w:lang w:val="en-US" w:eastAsia="zh-CN"/>
        </w:rPr>
        <w:drawing>
          <wp:inline distT="0" distB="0" distL="0" distR="0" wp14:anchorId="7128106A" wp14:editId="290AAEE4">
            <wp:extent cx="4542790" cy="414655"/>
            <wp:effectExtent l="165100" t="165100" r="156210" b="1695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6"/>
                    <a:stretch>
                      <a:fillRect/>
                    </a:stretch>
                  </pic:blipFill>
                  <pic:spPr>
                    <a:xfrm>
                      <a:off x="0" y="0"/>
                      <a:ext cx="4611543" cy="421406"/>
                    </a:xfrm>
                    <a:prstGeom prst="rect">
                      <a:avLst/>
                    </a:prstGeom>
                    <a:ln>
                      <a:noFill/>
                    </a:ln>
                    <a:effectLst>
                      <a:outerShdw blurRad="190500" algn="tl" rotWithShape="0">
                        <a:srgbClr val="000000">
                          <a:alpha val="70000"/>
                        </a:srgbClr>
                      </a:outerShdw>
                    </a:effectLst>
                  </pic:spPr>
                </pic:pic>
              </a:graphicData>
            </a:graphic>
          </wp:inline>
        </w:drawing>
      </w:r>
    </w:p>
    <w:p w14:paraId="0E60F064" w14:textId="77777777" w:rsidR="00855F7B" w:rsidRDefault="00855F7B" w:rsidP="00855F7B">
      <w:pPr>
        <w:rPr>
          <w:rFonts w:eastAsiaTheme="minorEastAsia"/>
          <w:lang w:val="en-US" w:eastAsia="zh-CN"/>
        </w:rPr>
      </w:pPr>
      <w:r>
        <w:rPr>
          <w:rFonts w:eastAsiaTheme="minorEastAsia"/>
          <w:lang w:val="en-US" w:eastAsia="zh-CN"/>
        </w:rPr>
        <w:t xml:space="preserve">According to the description the network provides a list of bands and NS flags. The NS flags are embedded in IE NR-NS-PmaxList which is specified per band. The specification of IE NR-NS-PmaxList is provided below. It features a list of </w:t>
      </w:r>
      <w:r>
        <w:rPr>
          <w:rFonts w:eastAsiaTheme="minorEastAsia"/>
          <w:i/>
          <w:iCs/>
          <w:lang w:val="en-US" w:eastAsia="zh-CN"/>
        </w:rPr>
        <w:t xml:space="preserve">additionalSpectrumEmission </w:t>
      </w:r>
      <w:r>
        <w:rPr>
          <w:rFonts w:eastAsiaTheme="minorEastAsia"/>
          <w:lang w:val="en-US" w:eastAsia="zh-CN"/>
        </w:rPr>
        <w:t>which means that the network can signal multiple NS flags and Pmax values for a single band:</w:t>
      </w:r>
    </w:p>
    <w:p w14:paraId="37F2DBE9" w14:textId="77777777" w:rsidR="00855F7B" w:rsidRDefault="00855F7B" w:rsidP="00855F7B">
      <w:pPr>
        <w:spacing w:after="120"/>
        <w:ind w:right="283"/>
        <w:jc w:val="center"/>
        <w:rPr>
          <w:rFonts w:eastAsiaTheme="minorEastAsia"/>
          <w:color w:val="0070C0"/>
          <w:lang w:val="en-US" w:eastAsia="zh-CN"/>
        </w:rPr>
      </w:pPr>
      <w:r w:rsidRPr="002A3637">
        <w:rPr>
          <w:rFonts w:eastAsiaTheme="minorEastAsia"/>
          <w:noProof/>
          <w:color w:val="0070C0"/>
          <w:lang w:val="en-US" w:eastAsia="zh-CN"/>
        </w:rPr>
        <w:drawing>
          <wp:inline distT="0" distB="0" distL="0" distR="0" wp14:anchorId="19E42863" wp14:editId="60EE2359">
            <wp:extent cx="3383915" cy="2095500"/>
            <wp:effectExtent l="165100" t="165100" r="159385" b="1651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a:stretch>
                      <a:fillRect/>
                    </a:stretch>
                  </pic:blipFill>
                  <pic:spPr>
                    <a:xfrm>
                      <a:off x="0" y="0"/>
                      <a:ext cx="3437689" cy="2129078"/>
                    </a:xfrm>
                    <a:prstGeom prst="rect">
                      <a:avLst/>
                    </a:prstGeom>
                    <a:ln>
                      <a:noFill/>
                    </a:ln>
                    <a:effectLst>
                      <a:outerShdw blurRad="190500" algn="tl" rotWithShape="0">
                        <a:srgbClr val="000000">
                          <a:alpha val="70000"/>
                        </a:srgbClr>
                      </a:outerShdw>
                    </a:effectLst>
                  </pic:spPr>
                </pic:pic>
              </a:graphicData>
            </a:graphic>
          </wp:inline>
        </w:drawing>
      </w:r>
    </w:p>
    <w:p w14:paraId="7AEB4899" w14:textId="77777777" w:rsidR="00855F7B" w:rsidRDefault="00855F7B" w:rsidP="00855F7B">
      <w:pPr>
        <w:rPr>
          <w:rFonts w:eastAsiaTheme="minorEastAsia"/>
          <w:lang w:val="en-US" w:eastAsia="zh-CN"/>
        </w:rPr>
      </w:pPr>
      <w:r>
        <w:rPr>
          <w:rFonts w:eastAsiaTheme="minorEastAsia"/>
          <w:lang w:val="en-US" w:eastAsia="zh-CN"/>
        </w:rPr>
        <w:t>After the UE selected a band with the side condition of knowing at least one of the NS flags, it processes further tasks until it reaches the following instruction:</w:t>
      </w:r>
    </w:p>
    <w:p w14:paraId="2F4D0886" w14:textId="77777777" w:rsidR="00855F7B" w:rsidRDefault="00855F7B" w:rsidP="00855F7B">
      <w:pPr>
        <w:spacing w:after="120"/>
        <w:ind w:right="283"/>
        <w:jc w:val="center"/>
        <w:rPr>
          <w:rFonts w:eastAsiaTheme="minorEastAsia"/>
          <w:color w:val="0070C0"/>
          <w:lang w:val="en-US" w:eastAsia="zh-CN"/>
        </w:rPr>
      </w:pPr>
      <w:r w:rsidRPr="002A3637">
        <w:rPr>
          <w:rFonts w:eastAsiaTheme="minorEastAsia"/>
          <w:i/>
          <w:iCs/>
          <w:noProof/>
          <w:color w:val="0070C0"/>
          <w:lang w:val="en-US" w:eastAsia="zh-CN"/>
        </w:rPr>
        <w:lastRenderedPageBreak/>
        <w:drawing>
          <wp:inline distT="0" distB="0" distL="0" distR="0" wp14:anchorId="2ACEEED1" wp14:editId="5FAC8777">
            <wp:extent cx="4724400" cy="442595"/>
            <wp:effectExtent l="165100" t="165100" r="165100" b="1670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8"/>
                    <a:stretch>
                      <a:fillRect/>
                    </a:stretch>
                  </pic:blipFill>
                  <pic:spPr>
                    <a:xfrm>
                      <a:off x="0" y="0"/>
                      <a:ext cx="4874877" cy="457099"/>
                    </a:xfrm>
                    <a:prstGeom prst="rect">
                      <a:avLst/>
                    </a:prstGeom>
                    <a:ln>
                      <a:noFill/>
                    </a:ln>
                    <a:effectLst>
                      <a:outerShdw blurRad="190500" algn="tl" rotWithShape="0">
                        <a:srgbClr val="000000">
                          <a:alpha val="70000"/>
                        </a:srgbClr>
                      </a:outerShdw>
                    </a:effectLst>
                  </pic:spPr>
                </pic:pic>
              </a:graphicData>
            </a:graphic>
          </wp:inline>
        </w:drawing>
      </w:r>
    </w:p>
    <w:p w14:paraId="394CC8BC" w14:textId="77777777" w:rsidR="00855F7B" w:rsidRDefault="00855F7B" w:rsidP="00855F7B">
      <w:pPr>
        <w:rPr>
          <w:rFonts w:eastAsiaTheme="minorEastAsia"/>
          <w:lang w:val="en-US" w:eastAsia="zh-CN"/>
        </w:rPr>
      </w:pPr>
      <w:r>
        <w:rPr>
          <w:rFonts w:eastAsiaTheme="minorEastAsia"/>
          <w:lang w:val="en-US" w:eastAsia="zh-CN"/>
        </w:rPr>
        <w:t>The UE must select the first supported NS flag and ignore the unknown ones. Multiple NS flags could be handled that the newest is signaled first and the older one second, so that a UE will choose the newest flag first while legacy would choose the second one.</w:t>
      </w:r>
    </w:p>
    <w:p w14:paraId="51BD95C9" w14:textId="77777777" w:rsidR="00855F7B" w:rsidRDefault="00855F7B" w:rsidP="00855F7B">
      <w:pPr>
        <w:rPr>
          <w:rFonts w:eastAsiaTheme="minorEastAsia"/>
          <w:lang w:val="en-US" w:eastAsia="zh-CN"/>
        </w:rPr>
      </w:pPr>
      <w:r>
        <w:rPr>
          <w:rFonts w:eastAsiaTheme="minorEastAsia"/>
          <w:lang w:val="en-US" w:eastAsia="zh-CN"/>
        </w:rPr>
        <w:t xml:space="preserve">As mentioned earlier, the procedure for selection with multiple NS flags in LTE and NR are quite similar and we are convinced that legacy LTE devices would not be locked out or bared with introducing the new flag. This is under the assumption that legacy LTE devices comply to RSS-195 even with NS_21. If not, they should not be able to camp on a cell in regions falling under the RSS-195 requirements. As stated above we do not think that it is guaranteed that NR devices can comply to RSS-195 without some additional A-MPR due to differences in spectrum usage and waveforms. And </w:t>
      </w:r>
      <w:proofErr w:type="gramStart"/>
      <w:r>
        <w:rPr>
          <w:rFonts w:eastAsiaTheme="minorEastAsia"/>
          <w:lang w:val="en-US" w:eastAsia="zh-CN"/>
        </w:rPr>
        <w:t>therefore</w:t>
      </w:r>
      <w:proofErr w:type="gramEnd"/>
      <w:r>
        <w:rPr>
          <w:rFonts w:eastAsiaTheme="minorEastAsia"/>
          <w:lang w:val="en-US" w:eastAsia="zh-CN"/>
        </w:rPr>
        <w:t xml:space="preserve"> the new NS flag should be introduced.</w:t>
      </w:r>
    </w:p>
    <w:p w14:paraId="1DE47B6E" w14:textId="3E2C5938" w:rsidR="00C932B3" w:rsidRPr="00C932B3" w:rsidRDefault="00C932B3" w:rsidP="00C932B3">
      <w:pPr>
        <w:pStyle w:val="Observation"/>
      </w:pPr>
      <w:bookmarkStart w:id="33" w:name="_Toc104497260"/>
      <w:bookmarkStart w:id="34" w:name="_Toc104497394"/>
      <w:r>
        <w:t>Observation 3:</w:t>
      </w:r>
      <w:r>
        <w:tab/>
      </w:r>
      <w:r w:rsidRPr="00C932B3">
        <w:t>The proposed introduction of a new NS_6</w:t>
      </w:r>
      <w:r w:rsidR="00B14E40">
        <w:t>2</w:t>
      </w:r>
      <w:r w:rsidRPr="00C932B3">
        <w:t xml:space="preserve"> for band n30 operation in Canada does not pose any impact to legacy UE operation for band n30 with NS_21</w:t>
      </w:r>
      <w:r w:rsidRPr="00D553EE">
        <w:t>.</w:t>
      </w:r>
      <w:bookmarkEnd w:id="33"/>
      <w:bookmarkEnd w:id="34"/>
    </w:p>
    <w:p w14:paraId="34C99636" w14:textId="4CE00123" w:rsidR="008E7986" w:rsidRDefault="008E7986" w:rsidP="008E7986">
      <w:pPr>
        <w:pStyle w:val="Heading1"/>
      </w:pPr>
      <w:r>
        <w:t>Conclusions</w:t>
      </w:r>
    </w:p>
    <w:p w14:paraId="2A8D793E" w14:textId="66098A69" w:rsidR="0087022D" w:rsidRDefault="00907B2E" w:rsidP="00B6628C">
      <w:pPr>
        <w:jc w:val="both"/>
      </w:pPr>
      <w:r>
        <w:t xml:space="preserve">Given the pressing commercial need to clarify the 3GPP emissions requirements with respect to the Canadian regulation for band n30, this contribution provides the relevant technical backround and motivation to approve the company CRs in </w:t>
      </w:r>
      <w:r w:rsidR="00200FF9">
        <w:fldChar w:fldCharType="begin"/>
      </w:r>
      <w:r w:rsidR="00200FF9">
        <w:instrText xml:space="preserve"> REF _Ref104496342 \r \h </w:instrText>
      </w:r>
      <w:r w:rsidR="00200FF9">
        <w:fldChar w:fldCharType="separate"/>
      </w:r>
      <w:r w:rsidR="00275CA0">
        <w:t>[6]</w:t>
      </w:r>
      <w:r w:rsidR="00200FF9">
        <w:fldChar w:fldCharType="end"/>
      </w:r>
      <w:r w:rsidR="00200FF9">
        <w:t xml:space="preserve">, </w:t>
      </w:r>
      <w:r w:rsidR="00200FF9">
        <w:fldChar w:fldCharType="begin"/>
      </w:r>
      <w:r w:rsidR="00200FF9">
        <w:instrText xml:space="preserve"> REF _Ref104496344 \r \h </w:instrText>
      </w:r>
      <w:r w:rsidR="00200FF9">
        <w:fldChar w:fldCharType="separate"/>
      </w:r>
      <w:r w:rsidR="00275CA0">
        <w:t>[7]</w:t>
      </w:r>
      <w:r w:rsidR="00200FF9">
        <w:fldChar w:fldCharType="end"/>
      </w:r>
      <w:r w:rsidR="00200FF9">
        <w:t xml:space="preserve"> </w:t>
      </w:r>
      <w:r>
        <w:t>during the RAN #</w:t>
      </w:r>
      <w:r w:rsidR="00DD0654">
        <w:t xml:space="preserve">96 </w:t>
      </w:r>
      <w:r>
        <w:t>meeting</w:t>
      </w:r>
      <w:r w:rsidR="00200FF9">
        <w:t>.  The following observations and proposals are presented in this paper:</w:t>
      </w:r>
    </w:p>
    <w:p w14:paraId="2605F081" w14:textId="77777777" w:rsidR="00275CA0" w:rsidRDefault="00200FF9">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275CA0">
        <w:rPr>
          <w:noProof/>
        </w:rPr>
        <w:t>Observation 1:</w:t>
      </w:r>
      <w:r w:rsidR="00275CA0">
        <w:rPr>
          <w:rFonts w:asciiTheme="minorHAnsi" w:eastAsiaTheme="minorEastAsia" w:hAnsiTheme="minorHAnsi" w:cstheme="minorBidi"/>
          <w:b w:val="0"/>
          <w:bCs w:val="0"/>
          <w:noProof/>
          <w:sz w:val="24"/>
          <w:szCs w:val="24"/>
          <w:lang w:val="en-US"/>
        </w:rPr>
        <w:tab/>
      </w:r>
      <w:r w:rsidR="00275CA0">
        <w:rPr>
          <w:noProof/>
        </w:rPr>
        <w:t>Measurement bandwidth first for the first one MHz directly adjacent to the channel edge is equal to one MHz but the resolution bandwidth is close to 1% of the channel bandwidth. This requirement is tighter than NR NS_21 SEM and leads to the issue that power backoff requirements are not correctly reflected for all modulation types with 5MHz CBW.</w:t>
      </w:r>
    </w:p>
    <w:p w14:paraId="4CE85B08" w14:textId="77777777" w:rsidR="00275CA0" w:rsidRDefault="00275CA0">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Complying to the adjusted emission limit from Observation 1 is especially challenging for PI/2 BPSK due to low MPR allowance.</w:t>
      </w:r>
    </w:p>
    <w:p w14:paraId="08F91767" w14:textId="77777777" w:rsidR="00275CA0" w:rsidRDefault="00275CA0">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The proposed introduction of a new NS_62 for band n30 operation in Canada does not pose any impact to legacy UE operation for band n30 with NS_21.</w:t>
      </w:r>
    </w:p>
    <w:p w14:paraId="60BB1B78" w14:textId="77777777" w:rsidR="00275CA0" w:rsidRDefault="00200FF9" w:rsidP="00200FF9">
      <w:pPr>
        <w:pStyle w:val="TOC1"/>
        <w:rPr>
          <w:noProof/>
        </w:rPr>
      </w:pPr>
      <w:r>
        <w:rPr>
          <w:rFonts w:asciiTheme="minorHAnsi" w:hAnsiTheme="minorHAnsi"/>
          <w:bCs w:val="0"/>
        </w:rPr>
        <w:fldChar w:fldCharType="end"/>
      </w:r>
      <w:r>
        <w:rPr>
          <w:b w:val="0"/>
          <w:bCs w:val="0"/>
        </w:rPr>
        <w:fldChar w:fldCharType="begin"/>
      </w:r>
      <w:r>
        <w:rPr>
          <w:b w:val="0"/>
          <w:bCs w:val="0"/>
        </w:rPr>
        <w:instrText xml:space="preserve"> TOC \n \t "Proposal,1" </w:instrText>
      </w:r>
      <w:r>
        <w:rPr>
          <w:b w:val="0"/>
          <w:bCs w:val="0"/>
        </w:rPr>
        <w:fldChar w:fldCharType="separate"/>
      </w:r>
    </w:p>
    <w:p w14:paraId="0519B5D2" w14:textId="77777777" w:rsidR="00275CA0" w:rsidRDefault="00275CA0">
      <w:pPr>
        <w:pStyle w:val="TOC1"/>
        <w:rPr>
          <w:rFonts w:asciiTheme="minorHAnsi" w:eastAsiaTheme="minorEastAsia" w:hAnsiTheme="minorHAnsi" w:cstheme="minorBidi"/>
          <w:b w:val="0"/>
          <w:bCs w:val="0"/>
          <w:noProof/>
          <w:sz w:val="24"/>
          <w:szCs w:val="24"/>
          <w:lang w:val="en-US"/>
        </w:rPr>
      </w:pPr>
      <w:r>
        <w:rPr>
          <w:noProof/>
        </w:rPr>
        <w:t>Proposal 1:</w:t>
      </w:r>
      <w:r>
        <w:rPr>
          <w:rFonts w:asciiTheme="minorHAnsi" w:eastAsiaTheme="minorEastAsia" w:hAnsiTheme="minorHAnsi" w:cstheme="minorBidi"/>
          <w:b w:val="0"/>
          <w:bCs w:val="0"/>
          <w:noProof/>
          <w:sz w:val="24"/>
          <w:szCs w:val="24"/>
          <w:lang w:val="en-US"/>
        </w:rPr>
        <w:tab/>
      </w:r>
      <w:r>
        <w:rPr>
          <w:noProof/>
        </w:rPr>
        <w:t>Introduce separate SEM table for the new NS_62 and update the measurement bandwidth of the first row (Δf</w:t>
      </w:r>
      <w:r w:rsidRPr="00037CE8">
        <w:rPr>
          <w:noProof/>
          <w:vertAlign w:val="subscript"/>
        </w:rPr>
        <w:t xml:space="preserve">OOB = </w:t>
      </w:r>
      <w:r w:rsidRPr="00D553EE">
        <w:rPr>
          <w:noProof/>
        </w:rPr>
        <w:sym w:font="Symbol" w:char="F0B1"/>
      </w:r>
      <w:r>
        <w:rPr>
          <w:noProof/>
        </w:rPr>
        <w:t xml:space="preserve"> 0-1) from “1 % of channel BW” to “1MHz”.</w:t>
      </w:r>
    </w:p>
    <w:p w14:paraId="4660E9FE" w14:textId="77777777" w:rsidR="00275CA0" w:rsidRDefault="00275CA0">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Introduce A-MPR for the new NS_62 with 5MHz CBW according to the proposed CRs [6], [7].</w:t>
      </w:r>
    </w:p>
    <w:p w14:paraId="0EFD91AA" w14:textId="77777777" w:rsidR="00275CA0" w:rsidRDefault="00275CA0">
      <w:pPr>
        <w:pStyle w:val="TOC1"/>
        <w:rPr>
          <w:rFonts w:asciiTheme="minorHAnsi" w:eastAsiaTheme="minorEastAsia" w:hAnsiTheme="minorHAnsi" w:cstheme="minorBidi"/>
          <w:b w:val="0"/>
          <w:bCs w:val="0"/>
          <w:noProof/>
          <w:sz w:val="24"/>
          <w:szCs w:val="24"/>
          <w:lang w:val="en-US"/>
        </w:rPr>
      </w:pPr>
      <w:r>
        <w:rPr>
          <w:noProof/>
        </w:rPr>
        <w:t>Proposal 3:</w:t>
      </w:r>
      <w:r>
        <w:rPr>
          <w:rFonts w:asciiTheme="minorHAnsi" w:eastAsiaTheme="minorEastAsia" w:hAnsiTheme="minorHAnsi" w:cstheme="minorBidi"/>
          <w:b w:val="0"/>
          <w:bCs w:val="0"/>
          <w:noProof/>
          <w:sz w:val="24"/>
          <w:szCs w:val="24"/>
          <w:lang w:val="en-US"/>
        </w:rPr>
        <w:tab/>
      </w:r>
      <w:r>
        <w:rPr>
          <w:noProof/>
        </w:rPr>
        <w:t>For 10MHz CBW, reuse the NS_21 A-MPR for the new NS_62 according to the proposed CRs [6], [7].</w:t>
      </w:r>
    </w:p>
    <w:p w14:paraId="3C3989E5" w14:textId="3BE249A1" w:rsidR="00200FF9" w:rsidRDefault="00200FF9" w:rsidP="00200FF9">
      <w:pPr>
        <w:jc w:val="both"/>
      </w:pPr>
      <w:r>
        <w:rPr>
          <w:b/>
          <w:bCs/>
        </w:rPr>
        <w:fldChar w:fldCharType="end"/>
      </w:r>
    </w:p>
    <w:p w14:paraId="5D2DDC34" w14:textId="77777777" w:rsidR="005E69AE" w:rsidRDefault="005E69AE" w:rsidP="005E69AE">
      <w:pPr>
        <w:pStyle w:val="Heading1"/>
      </w:pPr>
      <w:r>
        <w:t>4</w:t>
      </w:r>
      <w:r>
        <w:tab/>
        <w:t>References</w:t>
      </w:r>
    </w:p>
    <w:p w14:paraId="384F041A" w14:textId="0187328C" w:rsidR="007D0F1C" w:rsidRDefault="007D0F1C" w:rsidP="003503E9">
      <w:pPr>
        <w:numPr>
          <w:ilvl w:val="0"/>
          <w:numId w:val="11"/>
        </w:numPr>
        <w:rPr>
          <w:bCs/>
          <w:lang w:val="en-US"/>
        </w:rPr>
      </w:pPr>
      <w:bookmarkStart w:id="35" w:name="_Ref104495795"/>
      <w:bookmarkStart w:id="36" w:name="_Ref97554390"/>
      <w:bookmarkEnd w:id="0"/>
      <w:r w:rsidRPr="007D0F1C">
        <w:rPr>
          <w:bCs/>
          <w:lang w:val="en-US"/>
        </w:rPr>
        <w:t>RP-220454</w:t>
      </w:r>
      <w:r>
        <w:rPr>
          <w:bCs/>
          <w:lang w:val="en-US"/>
        </w:rPr>
        <w:t>, "</w:t>
      </w:r>
      <w:r w:rsidRPr="007D0F1C">
        <w:rPr>
          <w:bCs/>
          <w:lang w:val="en-US"/>
        </w:rPr>
        <w:t>Canada regulation and band n30 requirements</w:t>
      </w:r>
      <w:r>
        <w:rPr>
          <w:bCs/>
          <w:lang w:val="en-US"/>
        </w:rPr>
        <w:t>," Apple, Telus, 3GPP RAN #95, March 2022</w:t>
      </w:r>
      <w:bookmarkEnd w:id="35"/>
    </w:p>
    <w:p w14:paraId="3AAAE320" w14:textId="05911E19" w:rsidR="007D0F1C" w:rsidRDefault="007D0F1C" w:rsidP="003503E9">
      <w:pPr>
        <w:numPr>
          <w:ilvl w:val="0"/>
          <w:numId w:val="11"/>
        </w:numPr>
        <w:rPr>
          <w:bCs/>
          <w:lang w:val="en-US"/>
        </w:rPr>
      </w:pPr>
      <w:bookmarkStart w:id="37" w:name="_Ref104495796"/>
      <w:r w:rsidRPr="007D0F1C">
        <w:rPr>
          <w:bCs/>
          <w:lang w:val="en-US"/>
        </w:rPr>
        <w:t>RP-220455</w:t>
      </w:r>
      <w:r>
        <w:rPr>
          <w:bCs/>
          <w:lang w:val="en-US"/>
        </w:rPr>
        <w:t>, "</w:t>
      </w:r>
      <w:r w:rsidRPr="007D0F1C">
        <w:rPr>
          <w:bCs/>
          <w:lang w:val="en-US"/>
        </w:rPr>
        <w:t>CR to 38.101-1 on new NS for Canadian WCS regulation R16</w:t>
      </w:r>
      <w:r>
        <w:rPr>
          <w:bCs/>
          <w:lang w:val="en-US"/>
        </w:rPr>
        <w:t>," Apple, Telus, 3GPP RAN #95, March 2022</w:t>
      </w:r>
      <w:bookmarkEnd w:id="37"/>
    </w:p>
    <w:p w14:paraId="2B3C6B37" w14:textId="461563BB" w:rsidR="007D0F1C" w:rsidRDefault="007D0F1C" w:rsidP="003503E9">
      <w:pPr>
        <w:numPr>
          <w:ilvl w:val="0"/>
          <w:numId w:val="11"/>
        </w:numPr>
        <w:rPr>
          <w:bCs/>
          <w:lang w:val="en-US"/>
        </w:rPr>
      </w:pPr>
      <w:bookmarkStart w:id="38" w:name="_Ref104495798"/>
      <w:r w:rsidRPr="007D0F1C">
        <w:rPr>
          <w:bCs/>
          <w:lang w:val="en-US"/>
        </w:rPr>
        <w:t>RP-220456</w:t>
      </w:r>
      <w:r>
        <w:rPr>
          <w:bCs/>
          <w:lang w:val="en-US"/>
        </w:rPr>
        <w:t>, "</w:t>
      </w:r>
      <w:r w:rsidRPr="007D0F1C">
        <w:rPr>
          <w:bCs/>
          <w:lang w:val="en-US"/>
        </w:rPr>
        <w:t>CR to 38.101-1 on new NS for Canadian WCS regulation R17</w:t>
      </w:r>
      <w:r>
        <w:rPr>
          <w:bCs/>
          <w:lang w:val="en-US"/>
        </w:rPr>
        <w:t>," Apple, Telus, 3GPP RAN #95, March 2022</w:t>
      </w:r>
      <w:bookmarkEnd w:id="38"/>
    </w:p>
    <w:p w14:paraId="3D9FD294" w14:textId="1FAB7895" w:rsidR="007D0F1C" w:rsidRPr="007D0F1C" w:rsidRDefault="007D0F1C" w:rsidP="003503E9">
      <w:pPr>
        <w:numPr>
          <w:ilvl w:val="0"/>
          <w:numId w:val="11"/>
        </w:numPr>
        <w:rPr>
          <w:bCs/>
          <w:lang w:val="en-US"/>
        </w:rPr>
      </w:pPr>
      <w:bookmarkStart w:id="39" w:name="_Ref104495893"/>
      <w:r w:rsidRPr="007D0F1C">
        <w:rPr>
          <w:bCs/>
          <w:lang w:val="en-US"/>
        </w:rPr>
        <w:lastRenderedPageBreak/>
        <w:t>RP-221014</w:t>
      </w:r>
      <w:r>
        <w:rPr>
          <w:bCs/>
          <w:lang w:val="en-US"/>
        </w:rPr>
        <w:t>, "</w:t>
      </w:r>
      <w:r w:rsidRPr="007D0F1C">
        <w:rPr>
          <w:bCs/>
          <w:lang w:val="en-US"/>
        </w:rPr>
        <w:t>LS to ISED-Canada to clarify the RSS-195 requirement related to wireless communication service equipment operating in 2305-2320 MHz / 2345-2360 MHz frequency range</w:t>
      </w:r>
      <w:r>
        <w:rPr>
          <w:bCs/>
          <w:lang w:val="en-US"/>
        </w:rPr>
        <w:t>," 3GPP RAN #95, March 2022</w:t>
      </w:r>
      <w:bookmarkEnd w:id="39"/>
    </w:p>
    <w:p w14:paraId="65DC1E2F" w14:textId="511A8F32" w:rsidR="004E57C0" w:rsidRPr="007D0F1C" w:rsidRDefault="007D0F1C" w:rsidP="008553B4">
      <w:pPr>
        <w:numPr>
          <w:ilvl w:val="0"/>
          <w:numId w:val="11"/>
        </w:numPr>
        <w:rPr>
          <w:bCs/>
          <w:lang w:val="en-US"/>
        </w:rPr>
      </w:pPr>
      <w:bookmarkStart w:id="40" w:name="_Ref104495930"/>
      <w:bookmarkEnd w:id="36"/>
      <w:r>
        <w:t>RP-221047, "</w:t>
      </w:r>
      <w:r w:rsidRPr="007D0F1C">
        <w:t>ISED’s response to clarify the RSS-195 requirement related to wireless communication service equipment operating in 2305-2320 MHz / 2345- 2360 MHz frequency range</w:t>
      </w:r>
      <w:r>
        <w:t>," ISED-Canada, 3GPP RAN #96, June 2022</w:t>
      </w:r>
      <w:bookmarkEnd w:id="40"/>
    </w:p>
    <w:p w14:paraId="02F444B7" w14:textId="1F5C8BE9" w:rsidR="007D0F1C" w:rsidRDefault="008475C0" w:rsidP="008553B4">
      <w:pPr>
        <w:numPr>
          <w:ilvl w:val="0"/>
          <w:numId w:val="11"/>
        </w:numPr>
        <w:rPr>
          <w:bCs/>
          <w:lang w:val="en-US"/>
        </w:rPr>
      </w:pPr>
      <w:bookmarkStart w:id="41" w:name="_Ref104496342"/>
      <w:r w:rsidRPr="008475C0">
        <w:t>RP-221577</w:t>
      </w:r>
      <w:r w:rsidR="007D0F1C">
        <w:t xml:space="preserve">, </w:t>
      </w:r>
      <w:r w:rsidR="007D0F1C">
        <w:rPr>
          <w:bCs/>
          <w:lang w:val="en-US"/>
        </w:rPr>
        <w:t>"</w:t>
      </w:r>
      <w:r w:rsidR="007D0F1C" w:rsidRPr="007D0F1C">
        <w:rPr>
          <w:bCs/>
          <w:lang w:val="en-US"/>
        </w:rPr>
        <w:t>CR to 38.101-1 on new NS for Canadian WCS regulation R16</w:t>
      </w:r>
      <w:r w:rsidR="007D0F1C">
        <w:rPr>
          <w:bCs/>
          <w:lang w:val="en-US"/>
        </w:rPr>
        <w:t>," Apple, Telus, 3GPP RAN #95, March 2022</w:t>
      </w:r>
      <w:bookmarkEnd w:id="41"/>
    </w:p>
    <w:p w14:paraId="46030AF9" w14:textId="446773EF" w:rsidR="006F7CE5" w:rsidRDefault="008475C0" w:rsidP="007D0F1C">
      <w:pPr>
        <w:numPr>
          <w:ilvl w:val="0"/>
          <w:numId w:val="11"/>
        </w:numPr>
        <w:rPr>
          <w:bCs/>
          <w:lang w:val="en-US"/>
        </w:rPr>
      </w:pPr>
      <w:bookmarkStart w:id="42" w:name="_Ref104496344"/>
      <w:r w:rsidRPr="008475C0">
        <w:rPr>
          <w:bCs/>
          <w:lang w:val="en-US"/>
        </w:rPr>
        <w:t>RP-22157</w:t>
      </w:r>
      <w:r>
        <w:rPr>
          <w:bCs/>
          <w:lang w:val="en-US"/>
        </w:rPr>
        <w:t>8</w:t>
      </w:r>
      <w:r w:rsidR="007D0F1C">
        <w:rPr>
          <w:bCs/>
          <w:lang w:val="en-US"/>
        </w:rPr>
        <w:t>, "</w:t>
      </w:r>
      <w:r w:rsidR="007D0F1C" w:rsidRPr="007D0F1C">
        <w:rPr>
          <w:bCs/>
          <w:lang w:val="en-US"/>
        </w:rPr>
        <w:t>CR to 38.101-1 on new NS for Canadian WCS regulation R17</w:t>
      </w:r>
      <w:r w:rsidR="007D0F1C">
        <w:rPr>
          <w:bCs/>
          <w:lang w:val="en-US"/>
        </w:rPr>
        <w:t>," Apple, Telus, 3GPP RAN #95, March 2022</w:t>
      </w:r>
      <w:bookmarkEnd w:id="42"/>
    </w:p>
    <w:p w14:paraId="7EAE855B" w14:textId="541EB576" w:rsidR="008C5BF6" w:rsidRDefault="008C5BF6" w:rsidP="007D0F1C">
      <w:pPr>
        <w:numPr>
          <w:ilvl w:val="0"/>
          <w:numId w:val="11"/>
        </w:numPr>
        <w:rPr>
          <w:bCs/>
          <w:lang w:val="en-US"/>
        </w:rPr>
      </w:pPr>
      <w:bookmarkStart w:id="43" w:name="_Ref104496681"/>
      <w:r w:rsidRPr="008C5BF6">
        <w:rPr>
          <w:bCs/>
          <w:lang w:val="en-US"/>
        </w:rPr>
        <w:t>R4-2119840</w:t>
      </w:r>
      <w:r>
        <w:rPr>
          <w:bCs/>
          <w:lang w:val="en-US"/>
        </w:rPr>
        <w:t>, "</w:t>
      </w:r>
      <w:r w:rsidRPr="008C5BF6">
        <w:rPr>
          <w:bCs/>
          <w:lang w:val="en-US"/>
        </w:rPr>
        <w:t>WF on NS_21 regulatory requirements</w:t>
      </w:r>
      <w:r>
        <w:rPr>
          <w:bCs/>
          <w:lang w:val="en-US"/>
        </w:rPr>
        <w:t>," Qualcomm, 3GPP RAN4 #101, November 2021</w:t>
      </w:r>
      <w:bookmarkEnd w:id="43"/>
    </w:p>
    <w:p w14:paraId="39245C37" w14:textId="432880BD" w:rsidR="008908F3" w:rsidRDefault="008908F3" w:rsidP="007D0F1C">
      <w:pPr>
        <w:numPr>
          <w:ilvl w:val="0"/>
          <w:numId w:val="11"/>
        </w:numPr>
        <w:rPr>
          <w:bCs/>
          <w:lang w:val="en-US"/>
        </w:rPr>
      </w:pPr>
      <w:bookmarkStart w:id="44" w:name="_Ref104530365"/>
      <w:r w:rsidRPr="008908F3">
        <w:rPr>
          <w:bCs/>
          <w:lang w:val="en-US"/>
        </w:rPr>
        <w:t>R4-2206402, "Email discussion summary for [102-e][102] R16_Maintenance," Moderator (OPPO), 3GPP RAN4 #102</w:t>
      </w:r>
      <w:bookmarkEnd w:id="44"/>
    </w:p>
    <w:p w14:paraId="21F9D74F" w14:textId="77777777" w:rsidR="005E69AE" w:rsidRPr="007F3A2A" w:rsidRDefault="005E69AE" w:rsidP="005E69AE">
      <w:pPr>
        <w:rPr>
          <w:lang w:val="en-US"/>
        </w:rPr>
      </w:pPr>
    </w:p>
    <w:sectPr w:rsidR="005E69AE" w:rsidRPr="007F3A2A" w:rsidSect="00A00D3C">
      <w:headerReference w:type="default" r:id="rId19"/>
      <w:footerReference w:type="default" r:id="rId20"/>
      <w:footerReference w:type="first" r:id="rId2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908DE" w14:textId="77777777" w:rsidR="00DA23BC" w:rsidRDefault="00DA23BC">
      <w:r>
        <w:separator/>
      </w:r>
    </w:p>
  </w:endnote>
  <w:endnote w:type="continuationSeparator" w:id="0">
    <w:p w14:paraId="28555594" w14:textId="77777777" w:rsidR="00DA23BC" w:rsidRDefault="00DA2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0D10F" w14:textId="77777777" w:rsidR="00DA23BC" w:rsidRDefault="00DA23BC">
      <w:r>
        <w:separator/>
      </w:r>
    </w:p>
  </w:footnote>
  <w:footnote w:type="continuationSeparator" w:id="0">
    <w:p w14:paraId="1FB5A996" w14:textId="77777777" w:rsidR="00DA23BC" w:rsidRDefault="00DA2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8"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697035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15461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9277271">
    <w:abstractNumId w:val="1"/>
  </w:num>
  <w:num w:numId="4" w16cid:durableId="1493719941">
    <w:abstractNumId w:val="10"/>
  </w:num>
  <w:num w:numId="5" w16cid:durableId="1687095700">
    <w:abstractNumId w:val="2"/>
  </w:num>
  <w:num w:numId="6" w16cid:durableId="1301154769">
    <w:abstractNumId w:val="2"/>
  </w:num>
  <w:num w:numId="7" w16cid:durableId="1999185635">
    <w:abstractNumId w:val="6"/>
  </w:num>
  <w:num w:numId="8" w16cid:durableId="623578596">
    <w:abstractNumId w:val="4"/>
  </w:num>
  <w:num w:numId="9" w16cid:durableId="696782955">
    <w:abstractNumId w:val="3"/>
  </w:num>
  <w:num w:numId="10" w16cid:durableId="459542744">
    <w:abstractNumId w:val="5"/>
  </w:num>
  <w:num w:numId="11" w16cid:durableId="1705518965">
    <w:abstractNumId w:val="9"/>
  </w:num>
  <w:num w:numId="12" w16cid:durableId="1315531026">
    <w:abstractNumId w:val="11"/>
  </w:num>
  <w:num w:numId="13" w16cid:durableId="983582251">
    <w:abstractNumId w:val="7"/>
  </w:num>
  <w:num w:numId="14" w16cid:durableId="17141600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1"/>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2"/>
    <w:rsid w:val="000023FF"/>
    <w:rsid w:val="00004F9E"/>
    <w:rsid w:val="00005DCE"/>
    <w:rsid w:val="0001187A"/>
    <w:rsid w:val="00012B07"/>
    <w:rsid w:val="00014EB2"/>
    <w:rsid w:val="00017290"/>
    <w:rsid w:val="00022BBA"/>
    <w:rsid w:val="00022E3E"/>
    <w:rsid w:val="00033397"/>
    <w:rsid w:val="0003447A"/>
    <w:rsid w:val="00035BDF"/>
    <w:rsid w:val="00036F6A"/>
    <w:rsid w:val="00037CC5"/>
    <w:rsid w:val="00040095"/>
    <w:rsid w:val="0004358A"/>
    <w:rsid w:val="00051834"/>
    <w:rsid w:val="00052794"/>
    <w:rsid w:val="0005328A"/>
    <w:rsid w:val="00054A22"/>
    <w:rsid w:val="00054E52"/>
    <w:rsid w:val="0005596E"/>
    <w:rsid w:val="00055A19"/>
    <w:rsid w:val="000571CD"/>
    <w:rsid w:val="00061661"/>
    <w:rsid w:val="00061BD4"/>
    <w:rsid w:val="00062023"/>
    <w:rsid w:val="00064DB2"/>
    <w:rsid w:val="000655A6"/>
    <w:rsid w:val="000716B4"/>
    <w:rsid w:val="00072B00"/>
    <w:rsid w:val="00076E7B"/>
    <w:rsid w:val="00077F30"/>
    <w:rsid w:val="00080512"/>
    <w:rsid w:val="00081A6D"/>
    <w:rsid w:val="00086383"/>
    <w:rsid w:val="00090768"/>
    <w:rsid w:val="000949F5"/>
    <w:rsid w:val="00096C65"/>
    <w:rsid w:val="000A0609"/>
    <w:rsid w:val="000A0A39"/>
    <w:rsid w:val="000A365D"/>
    <w:rsid w:val="000A530C"/>
    <w:rsid w:val="000A68F3"/>
    <w:rsid w:val="000C2025"/>
    <w:rsid w:val="000C47C3"/>
    <w:rsid w:val="000D2BDD"/>
    <w:rsid w:val="000D58AB"/>
    <w:rsid w:val="000F3036"/>
    <w:rsid w:val="000F5A7B"/>
    <w:rsid w:val="001014EA"/>
    <w:rsid w:val="001032BC"/>
    <w:rsid w:val="00104BC6"/>
    <w:rsid w:val="00104D53"/>
    <w:rsid w:val="001064E7"/>
    <w:rsid w:val="0010739B"/>
    <w:rsid w:val="001114E2"/>
    <w:rsid w:val="00114E2C"/>
    <w:rsid w:val="00115059"/>
    <w:rsid w:val="00125ADB"/>
    <w:rsid w:val="00126CA6"/>
    <w:rsid w:val="00131031"/>
    <w:rsid w:val="00133525"/>
    <w:rsid w:val="00141DDF"/>
    <w:rsid w:val="00150545"/>
    <w:rsid w:val="0015405E"/>
    <w:rsid w:val="00155AAA"/>
    <w:rsid w:val="00160C2A"/>
    <w:rsid w:val="00161A9C"/>
    <w:rsid w:val="00163A9B"/>
    <w:rsid w:val="00164651"/>
    <w:rsid w:val="00165910"/>
    <w:rsid w:val="00173B76"/>
    <w:rsid w:val="00173E53"/>
    <w:rsid w:val="00176C55"/>
    <w:rsid w:val="00177347"/>
    <w:rsid w:val="00177BF7"/>
    <w:rsid w:val="0018295B"/>
    <w:rsid w:val="001830CE"/>
    <w:rsid w:val="0019409A"/>
    <w:rsid w:val="001940D3"/>
    <w:rsid w:val="001A4C42"/>
    <w:rsid w:val="001A4E68"/>
    <w:rsid w:val="001A6573"/>
    <w:rsid w:val="001B39C0"/>
    <w:rsid w:val="001C21C3"/>
    <w:rsid w:val="001C2FEA"/>
    <w:rsid w:val="001C302E"/>
    <w:rsid w:val="001D02C2"/>
    <w:rsid w:val="001D03D7"/>
    <w:rsid w:val="001D26C7"/>
    <w:rsid w:val="001D4876"/>
    <w:rsid w:val="001D7DBE"/>
    <w:rsid w:val="001F0C1D"/>
    <w:rsid w:val="001F1132"/>
    <w:rsid w:val="001F168B"/>
    <w:rsid w:val="001F2513"/>
    <w:rsid w:val="001F6D59"/>
    <w:rsid w:val="001F7F82"/>
    <w:rsid w:val="00200328"/>
    <w:rsid w:val="00200FF9"/>
    <w:rsid w:val="00203852"/>
    <w:rsid w:val="00203F71"/>
    <w:rsid w:val="00204C29"/>
    <w:rsid w:val="00210FD8"/>
    <w:rsid w:val="002124DC"/>
    <w:rsid w:val="00217C8C"/>
    <w:rsid w:val="002221BA"/>
    <w:rsid w:val="00222473"/>
    <w:rsid w:val="00225D5C"/>
    <w:rsid w:val="002347A2"/>
    <w:rsid w:val="00247926"/>
    <w:rsid w:val="00251005"/>
    <w:rsid w:val="00255B0B"/>
    <w:rsid w:val="002675F0"/>
    <w:rsid w:val="00275CA0"/>
    <w:rsid w:val="00276EE4"/>
    <w:rsid w:val="00284928"/>
    <w:rsid w:val="00287B01"/>
    <w:rsid w:val="0029054B"/>
    <w:rsid w:val="00294D34"/>
    <w:rsid w:val="00294DCD"/>
    <w:rsid w:val="00297B2D"/>
    <w:rsid w:val="002A1DF8"/>
    <w:rsid w:val="002A769C"/>
    <w:rsid w:val="002A79F8"/>
    <w:rsid w:val="002B1D7E"/>
    <w:rsid w:val="002B6339"/>
    <w:rsid w:val="002B6DF9"/>
    <w:rsid w:val="002C6B80"/>
    <w:rsid w:val="002C7B3F"/>
    <w:rsid w:val="002D0940"/>
    <w:rsid w:val="002D1D3F"/>
    <w:rsid w:val="002D2E22"/>
    <w:rsid w:val="002D3BC5"/>
    <w:rsid w:val="002D3DBD"/>
    <w:rsid w:val="002D496F"/>
    <w:rsid w:val="002E00EE"/>
    <w:rsid w:val="002E07CC"/>
    <w:rsid w:val="002E18CF"/>
    <w:rsid w:val="002E277A"/>
    <w:rsid w:val="002E403F"/>
    <w:rsid w:val="002E4080"/>
    <w:rsid w:val="002F0E54"/>
    <w:rsid w:val="002F45A5"/>
    <w:rsid w:val="002F635C"/>
    <w:rsid w:val="002F6F2B"/>
    <w:rsid w:val="002F7647"/>
    <w:rsid w:val="00302438"/>
    <w:rsid w:val="00302805"/>
    <w:rsid w:val="00305920"/>
    <w:rsid w:val="0030653C"/>
    <w:rsid w:val="003070DF"/>
    <w:rsid w:val="00311230"/>
    <w:rsid w:val="00315011"/>
    <w:rsid w:val="003172DC"/>
    <w:rsid w:val="00321E8B"/>
    <w:rsid w:val="00322C1C"/>
    <w:rsid w:val="00323B17"/>
    <w:rsid w:val="003255A0"/>
    <w:rsid w:val="00331C00"/>
    <w:rsid w:val="00335709"/>
    <w:rsid w:val="003378AE"/>
    <w:rsid w:val="00340356"/>
    <w:rsid w:val="0034052F"/>
    <w:rsid w:val="00340838"/>
    <w:rsid w:val="0034584C"/>
    <w:rsid w:val="00345DDF"/>
    <w:rsid w:val="00347CE0"/>
    <w:rsid w:val="003503E9"/>
    <w:rsid w:val="0035462D"/>
    <w:rsid w:val="00354641"/>
    <w:rsid w:val="00360AA9"/>
    <w:rsid w:val="00361696"/>
    <w:rsid w:val="00366EFA"/>
    <w:rsid w:val="0037554F"/>
    <w:rsid w:val="003765B8"/>
    <w:rsid w:val="00377468"/>
    <w:rsid w:val="00383106"/>
    <w:rsid w:val="00386D9B"/>
    <w:rsid w:val="00387858"/>
    <w:rsid w:val="003879EA"/>
    <w:rsid w:val="0039120B"/>
    <w:rsid w:val="003A0483"/>
    <w:rsid w:val="003B076D"/>
    <w:rsid w:val="003B0BCB"/>
    <w:rsid w:val="003B3719"/>
    <w:rsid w:val="003B4A2F"/>
    <w:rsid w:val="003B7075"/>
    <w:rsid w:val="003C01C7"/>
    <w:rsid w:val="003C198E"/>
    <w:rsid w:val="003C3971"/>
    <w:rsid w:val="003C458E"/>
    <w:rsid w:val="003C7B9C"/>
    <w:rsid w:val="003D649C"/>
    <w:rsid w:val="003D6B88"/>
    <w:rsid w:val="003D7EFE"/>
    <w:rsid w:val="003E033E"/>
    <w:rsid w:val="003E0648"/>
    <w:rsid w:val="003E1C53"/>
    <w:rsid w:val="003E390C"/>
    <w:rsid w:val="003E64D1"/>
    <w:rsid w:val="003E7753"/>
    <w:rsid w:val="003F6900"/>
    <w:rsid w:val="00400320"/>
    <w:rsid w:val="00400FB7"/>
    <w:rsid w:val="00403DDB"/>
    <w:rsid w:val="00404014"/>
    <w:rsid w:val="004050EA"/>
    <w:rsid w:val="004059B2"/>
    <w:rsid w:val="0040613A"/>
    <w:rsid w:val="004116EB"/>
    <w:rsid w:val="00420742"/>
    <w:rsid w:val="00423334"/>
    <w:rsid w:val="00424206"/>
    <w:rsid w:val="00424339"/>
    <w:rsid w:val="00434540"/>
    <w:rsid w:val="004345EC"/>
    <w:rsid w:val="0043541E"/>
    <w:rsid w:val="00442317"/>
    <w:rsid w:val="00443070"/>
    <w:rsid w:val="00443B1F"/>
    <w:rsid w:val="00447B86"/>
    <w:rsid w:val="004509C1"/>
    <w:rsid w:val="00450B2E"/>
    <w:rsid w:val="00460045"/>
    <w:rsid w:val="00461BD4"/>
    <w:rsid w:val="004634D0"/>
    <w:rsid w:val="004640F5"/>
    <w:rsid w:val="00465B61"/>
    <w:rsid w:val="0047076F"/>
    <w:rsid w:val="00471049"/>
    <w:rsid w:val="00471735"/>
    <w:rsid w:val="004826A9"/>
    <w:rsid w:val="00482AD8"/>
    <w:rsid w:val="004837BD"/>
    <w:rsid w:val="00484657"/>
    <w:rsid w:val="00486E8E"/>
    <w:rsid w:val="00487583"/>
    <w:rsid w:val="0049149A"/>
    <w:rsid w:val="00495AE6"/>
    <w:rsid w:val="00496011"/>
    <w:rsid w:val="004962FF"/>
    <w:rsid w:val="00496ACE"/>
    <w:rsid w:val="004A22C7"/>
    <w:rsid w:val="004A67E0"/>
    <w:rsid w:val="004B1311"/>
    <w:rsid w:val="004B3DF9"/>
    <w:rsid w:val="004B6798"/>
    <w:rsid w:val="004C1601"/>
    <w:rsid w:val="004C2495"/>
    <w:rsid w:val="004C3099"/>
    <w:rsid w:val="004C790A"/>
    <w:rsid w:val="004C7B37"/>
    <w:rsid w:val="004C7DE7"/>
    <w:rsid w:val="004D3578"/>
    <w:rsid w:val="004D4338"/>
    <w:rsid w:val="004E16A8"/>
    <w:rsid w:val="004E17C7"/>
    <w:rsid w:val="004E213A"/>
    <w:rsid w:val="004E2D77"/>
    <w:rsid w:val="004E57C0"/>
    <w:rsid w:val="004E7618"/>
    <w:rsid w:val="004E7FD6"/>
    <w:rsid w:val="004F0988"/>
    <w:rsid w:val="004F29F1"/>
    <w:rsid w:val="004F3340"/>
    <w:rsid w:val="004F3E3D"/>
    <w:rsid w:val="005017D8"/>
    <w:rsid w:val="00507DA2"/>
    <w:rsid w:val="00510DB5"/>
    <w:rsid w:val="00511227"/>
    <w:rsid w:val="00531474"/>
    <w:rsid w:val="0053388B"/>
    <w:rsid w:val="005345D1"/>
    <w:rsid w:val="00535773"/>
    <w:rsid w:val="0053790B"/>
    <w:rsid w:val="00537BFA"/>
    <w:rsid w:val="00543E6C"/>
    <w:rsid w:val="00546DF1"/>
    <w:rsid w:val="005526D3"/>
    <w:rsid w:val="00554D3B"/>
    <w:rsid w:val="00554FE1"/>
    <w:rsid w:val="00555723"/>
    <w:rsid w:val="00560241"/>
    <w:rsid w:val="00560838"/>
    <w:rsid w:val="00560943"/>
    <w:rsid w:val="00565087"/>
    <w:rsid w:val="00570ED1"/>
    <w:rsid w:val="0057261C"/>
    <w:rsid w:val="0057290E"/>
    <w:rsid w:val="00572E14"/>
    <w:rsid w:val="005743C8"/>
    <w:rsid w:val="00574C94"/>
    <w:rsid w:val="00580C3D"/>
    <w:rsid w:val="00582852"/>
    <w:rsid w:val="005837C8"/>
    <w:rsid w:val="00586161"/>
    <w:rsid w:val="005861FD"/>
    <w:rsid w:val="005862CD"/>
    <w:rsid w:val="00586E5F"/>
    <w:rsid w:val="00591E55"/>
    <w:rsid w:val="005973BE"/>
    <w:rsid w:val="005A063B"/>
    <w:rsid w:val="005A4164"/>
    <w:rsid w:val="005A5986"/>
    <w:rsid w:val="005A5D1C"/>
    <w:rsid w:val="005C5712"/>
    <w:rsid w:val="005C5EAF"/>
    <w:rsid w:val="005C65C5"/>
    <w:rsid w:val="005C68F0"/>
    <w:rsid w:val="005C7AB1"/>
    <w:rsid w:val="005D0294"/>
    <w:rsid w:val="005D1B39"/>
    <w:rsid w:val="005D2E01"/>
    <w:rsid w:val="005D5AE3"/>
    <w:rsid w:val="005D6E3E"/>
    <w:rsid w:val="005D7526"/>
    <w:rsid w:val="005E0188"/>
    <w:rsid w:val="005E1B49"/>
    <w:rsid w:val="005E40C8"/>
    <w:rsid w:val="005E69AE"/>
    <w:rsid w:val="005E6C7E"/>
    <w:rsid w:val="005F0A1A"/>
    <w:rsid w:val="005F154E"/>
    <w:rsid w:val="005F5250"/>
    <w:rsid w:val="005F6F36"/>
    <w:rsid w:val="006002E3"/>
    <w:rsid w:val="00602AEA"/>
    <w:rsid w:val="006078BE"/>
    <w:rsid w:val="00607E3C"/>
    <w:rsid w:val="00610107"/>
    <w:rsid w:val="0061146F"/>
    <w:rsid w:val="00614FDF"/>
    <w:rsid w:val="0062109D"/>
    <w:rsid w:val="006212AD"/>
    <w:rsid w:val="006246A7"/>
    <w:rsid w:val="0062595A"/>
    <w:rsid w:val="006310C0"/>
    <w:rsid w:val="0063381F"/>
    <w:rsid w:val="0063543D"/>
    <w:rsid w:val="00637267"/>
    <w:rsid w:val="006432CB"/>
    <w:rsid w:val="00645891"/>
    <w:rsid w:val="00646A2F"/>
    <w:rsid w:val="00647114"/>
    <w:rsid w:val="0065271E"/>
    <w:rsid w:val="006533F4"/>
    <w:rsid w:val="00653CB4"/>
    <w:rsid w:val="0065577E"/>
    <w:rsid w:val="00657892"/>
    <w:rsid w:val="0066115B"/>
    <w:rsid w:val="00661381"/>
    <w:rsid w:val="00667DAC"/>
    <w:rsid w:val="00671396"/>
    <w:rsid w:val="0067392E"/>
    <w:rsid w:val="00675958"/>
    <w:rsid w:val="0067679B"/>
    <w:rsid w:val="00677B76"/>
    <w:rsid w:val="0068244C"/>
    <w:rsid w:val="006840FD"/>
    <w:rsid w:val="0068441B"/>
    <w:rsid w:val="00685F1E"/>
    <w:rsid w:val="006868CA"/>
    <w:rsid w:val="006910A9"/>
    <w:rsid w:val="00692BEF"/>
    <w:rsid w:val="006954E3"/>
    <w:rsid w:val="00696CB8"/>
    <w:rsid w:val="006974B3"/>
    <w:rsid w:val="006A323F"/>
    <w:rsid w:val="006A4689"/>
    <w:rsid w:val="006A48CF"/>
    <w:rsid w:val="006A4A76"/>
    <w:rsid w:val="006B20B7"/>
    <w:rsid w:val="006B30D0"/>
    <w:rsid w:val="006B3D8B"/>
    <w:rsid w:val="006B4F97"/>
    <w:rsid w:val="006B53D2"/>
    <w:rsid w:val="006B7A80"/>
    <w:rsid w:val="006B7F8E"/>
    <w:rsid w:val="006C29A3"/>
    <w:rsid w:val="006C3AEB"/>
    <w:rsid w:val="006C3B46"/>
    <w:rsid w:val="006C3D95"/>
    <w:rsid w:val="006C4833"/>
    <w:rsid w:val="006C6F8A"/>
    <w:rsid w:val="006C6F9C"/>
    <w:rsid w:val="006C7B00"/>
    <w:rsid w:val="006D0467"/>
    <w:rsid w:val="006D77D7"/>
    <w:rsid w:val="006E1889"/>
    <w:rsid w:val="006E5C86"/>
    <w:rsid w:val="006E7AE4"/>
    <w:rsid w:val="006F1FC9"/>
    <w:rsid w:val="006F7CE5"/>
    <w:rsid w:val="00713C44"/>
    <w:rsid w:val="0071576F"/>
    <w:rsid w:val="007176E9"/>
    <w:rsid w:val="007207C9"/>
    <w:rsid w:val="00723101"/>
    <w:rsid w:val="007237B7"/>
    <w:rsid w:val="00724089"/>
    <w:rsid w:val="0072437F"/>
    <w:rsid w:val="007252E3"/>
    <w:rsid w:val="007266E4"/>
    <w:rsid w:val="00730E94"/>
    <w:rsid w:val="00730ED4"/>
    <w:rsid w:val="00734A5B"/>
    <w:rsid w:val="007368B0"/>
    <w:rsid w:val="0074026F"/>
    <w:rsid w:val="00740932"/>
    <w:rsid w:val="007429F6"/>
    <w:rsid w:val="00744E76"/>
    <w:rsid w:val="0074525F"/>
    <w:rsid w:val="00745331"/>
    <w:rsid w:val="00750C9E"/>
    <w:rsid w:val="00752198"/>
    <w:rsid w:val="00753881"/>
    <w:rsid w:val="00753AFD"/>
    <w:rsid w:val="00755E78"/>
    <w:rsid w:val="00756C8C"/>
    <w:rsid w:val="00761315"/>
    <w:rsid w:val="00761D68"/>
    <w:rsid w:val="00763486"/>
    <w:rsid w:val="007660BB"/>
    <w:rsid w:val="00766220"/>
    <w:rsid w:val="00771457"/>
    <w:rsid w:val="00772039"/>
    <w:rsid w:val="00773953"/>
    <w:rsid w:val="00774DA4"/>
    <w:rsid w:val="00781C03"/>
    <w:rsid w:val="00781F0F"/>
    <w:rsid w:val="00782A98"/>
    <w:rsid w:val="0079137B"/>
    <w:rsid w:val="00792C7A"/>
    <w:rsid w:val="007942AC"/>
    <w:rsid w:val="00795523"/>
    <w:rsid w:val="00795EF5"/>
    <w:rsid w:val="007961B5"/>
    <w:rsid w:val="0079785A"/>
    <w:rsid w:val="007A348D"/>
    <w:rsid w:val="007A491F"/>
    <w:rsid w:val="007B55EF"/>
    <w:rsid w:val="007B600E"/>
    <w:rsid w:val="007C15B3"/>
    <w:rsid w:val="007C5B26"/>
    <w:rsid w:val="007C7952"/>
    <w:rsid w:val="007D0F1C"/>
    <w:rsid w:val="007D104B"/>
    <w:rsid w:val="007D3082"/>
    <w:rsid w:val="007E7746"/>
    <w:rsid w:val="007F0F4A"/>
    <w:rsid w:val="007F3A2A"/>
    <w:rsid w:val="007F60CC"/>
    <w:rsid w:val="007F6404"/>
    <w:rsid w:val="007F646D"/>
    <w:rsid w:val="0080095D"/>
    <w:rsid w:val="008028A4"/>
    <w:rsid w:val="0080488F"/>
    <w:rsid w:val="00805D2E"/>
    <w:rsid w:val="00812481"/>
    <w:rsid w:val="008179BC"/>
    <w:rsid w:val="00820B25"/>
    <w:rsid w:val="00826D83"/>
    <w:rsid w:val="00830747"/>
    <w:rsid w:val="00831689"/>
    <w:rsid w:val="0083542B"/>
    <w:rsid w:val="00835E07"/>
    <w:rsid w:val="00837FDF"/>
    <w:rsid w:val="00841B46"/>
    <w:rsid w:val="00843617"/>
    <w:rsid w:val="00846271"/>
    <w:rsid w:val="008475C0"/>
    <w:rsid w:val="008475F7"/>
    <w:rsid w:val="00850B98"/>
    <w:rsid w:val="00851C96"/>
    <w:rsid w:val="008553B4"/>
    <w:rsid w:val="00855F7B"/>
    <w:rsid w:val="00857177"/>
    <w:rsid w:val="00864223"/>
    <w:rsid w:val="00866762"/>
    <w:rsid w:val="00870180"/>
    <w:rsid w:val="0087022D"/>
    <w:rsid w:val="008768CA"/>
    <w:rsid w:val="008768F8"/>
    <w:rsid w:val="00883816"/>
    <w:rsid w:val="00887ADE"/>
    <w:rsid w:val="008908F3"/>
    <w:rsid w:val="0089347A"/>
    <w:rsid w:val="00895A0F"/>
    <w:rsid w:val="00896A38"/>
    <w:rsid w:val="008974F7"/>
    <w:rsid w:val="00897C9C"/>
    <w:rsid w:val="008A093A"/>
    <w:rsid w:val="008A4747"/>
    <w:rsid w:val="008A6E42"/>
    <w:rsid w:val="008A7036"/>
    <w:rsid w:val="008B39B0"/>
    <w:rsid w:val="008B3F5A"/>
    <w:rsid w:val="008C06C2"/>
    <w:rsid w:val="008C2A97"/>
    <w:rsid w:val="008C384C"/>
    <w:rsid w:val="008C3B0B"/>
    <w:rsid w:val="008C45AE"/>
    <w:rsid w:val="008C5BF6"/>
    <w:rsid w:val="008E7986"/>
    <w:rsid w:val="008E7F78"/>
    <w:rsid w:val="008F2044"/>
    <w:rsid w:val="008F2B3F"/>
    <w:rsid w:val="008F779E"/>
    <w:rsid w:val="0090271F"/>
    <w:rsid w:val="00902E23"/>
    <w:rsid w:val="00903EF6"/>
    <w:rsid w:val="009049BC"/>
    <w:rsid w:val="00907B2E"/>
    <w:rsid w:val="009113D8"/>
    <w:rsid w:val="009114D7"/>
    <w:rsid w:val="0091348E"/>
    <w:rsid w:val="009158EB"/>
    <w:rsid w:val="00917CCB"/>
    <w:rsid w:val="00920AF7"/>
    <w:rsid w:val="00920E09"/>
    <w:rsid w:val="00922D89"/>
    <w:rsid w:val="009266A0"/>
    <w:rsid w:val="00927E15"/>
    <w:rsid w:val="00932118"/>
    <w:rsid w:val="00933641"/>
    <w:rsid w:val="009338EA"/>
    <w:rsid w:val="00935CB9"/>
    <w:rsid w:val="00936F86"/>
    <w:rsid w:val="00940D43"/>
    <w:rsid w:val="0094240E"/>
    <w:rsid w:val="00942EC2"/>
    <w:rsid w:val="00945B01"/>
    <w:rsid w:val="00947BE2"/>
    <w:rsid w:val="009516F6"/>
    <w:rsid w:val="00952BA0"/>
    <w:rsid w:val="0095603D"/>
    <w:rsid w:val="009572B5"/>
    <w:rsid w:val="00957DE8"/>
    <w:rsid w:val="00957F31"/>
    <w:rsid w:val="009633B2"/>
    <w:rsid w:val="0096388D"/>
    <w:rsid w:val="009714C8"/>
    <w:rsid w:val="009754AC"/>
    <w:rsid w:val="009761EF"/>
    <w:rsid w:val="00981A23"/>
    <w:rsid w:val="00985504"/>
    <w:rsid w:val="009860B5"/>
    <w:rsid w:val="00991172"/>
    <w:rsid w:val="009911D5"/>
    <w:rsid w:val="00992752"/>
    <w:rsid w:val="00992878"/>
    <w:rsid w:val="0099327F"/>
    <w:rsid w:val="00993BA7"/>
    <w:rsid w:val="00994F73"/>
    <w:rsid w:val="0099524A"/>
    <w:rsid w:val="009A3B6B"/>
    <w:rsid w:val="009B3C6C"/>
    <w:rsid w:val="009B45AB"/>
    <w:rsid w:val="009B47BF"/>
    <w:rsid w:val="009B56FF"/>
    <w:rsid w:val="009C067E"/>
    <w:rsid w:val="009C2C1B"/>
    <w:rsid w:val="009C4134"/>
    <w:rsid w:val="009C491F"/>
    <w:rsid w:val="009C5893"/>
    <w:rsid w:val="009D0A4B"/>
    <w:rsid w:val="009D246A"/>
    <w:rsid w:val="009D79A8"/>
    <w:rsid w:val="009D7DB2"/>
    <w:rsid w:val="009E0C85"/>
    <w:rsid w:val="009E3D80"/>
    <w:rsid w:val="009E7750"/>
    <w:rsid w:val="009E7A9C"/>
    <w:rsid w:val="009E7B67"/>
    <w:rsid w:val="009F1A90"/>
    <w:rsid w:val="009F37B7"/>
    <w:rsid w:val="009F5E43"/>
    <w:rsid w:val="00A00D3C"/>
    <w:rsid w:val="00A03984"/>
    <w:rsid w:val="00A10F02"/>
    <w:rsid w:val="00A14E24"/>
    <w:rsid w:val="00A1518D"/>
    <w:rsid w:val="00A15BD4"/>
    <w:rsid w:val="00A164B4"/>
    <w:rsid w:val="00A200FA"/>
    <w:rsid w:val="00A2341D"/>
    <w:rsid w:val="00A2361D"/>
    <w:rsid w:val="00A26956"/>
    <w:rsid w:val="00A309A6"/>
    <w:rsid w:val="00A37CB9"/>
    <w:rsid w:val="00A4347A"/>
    <w:rsid w:val="00A5176B"/>
    <w:rsid w:val="00A53724"/>
    <w:rsid w:val="00A556C1"/>
    <w:rsid w:val="00A55AC0"/>
    <w:rsid w:val="00A60200"/>
    <w:rsid w:val="00A65A1F"/>
    <w:rsid w:val="00A65D22"/>
    <w:rsid w:val="00A6670A"/>
    <w:rsid w:val="00A70B96"/>
    <w:rsid w:val="00A73129"/>
    <w:rsid w:val="00A815F8"/>
    <w:rsid w:val="00A82346"/>
    <w:rsid w:val="00A824E6"/>
    <w:rsid w:val="00A84761"/>
    <w:rsid w:val="00A90640"/>
    <w:rsid w:val="00A90AB9"/>
    <w:rsid w:val="00A91526"/>
    <w:rsid w:val="00A92BA1"/>
    <w:rsid w:val="00AA14FB"/>
    <w:rsid w:val="00AA1E5C"/>
    <w:rsid w:val="00AA5962"/>
    <w:rsid w:val="00AB0E32"/>
    <w:rsid w:val="00AB2D85"/>
    <w:rsid w:val="00AB634D"/>
    <w:rsid w:val="00AB6DF1"/>
    <w:rsid w:val="00AC00A7"/>
    <w:rsid w:val="00AC36DE"/>
    <w:rsid w:val="00AC6BC6"/>
    <w:rsid w:val="00AD1434"/>
    <w:rsid w:val="00AD4C15"/>
    <w:rsid w:val="00AD4E3B"/>
    <w:rsid w:val="00AE2CB0"/>
    <w:rsid w:val="00AE3797"/>
    <w:rsid w:val="00AE7061"/>
    <w:rsid w:val="00AF073A"/>
    <w:rsid w:val="00AF4E68"/>
    <w:rsid w:val="00AF4F91"/>
    <w:rsid w:val="00AF7479"/>
    <w:rsid w:val="00B009F4"/>
    <w:rsid w:val="00B024AE"/>
    <w:rsid w:val="00B02C90"/>
    <w:rsid w:val="00B036C2"/>
    <w:rsid w:val="00B03D19"/>
    <w:rsid w:val="00B04944"/>
    <w:rsid w:val="00B055D4"/>
    <w:rsid w:val="00B11DA5"/>
    <w:rsid w:val="00B12517"/>
    <w:rsid w:val="00B13C99"/>
    <w:rsid w:val="00B143AD"/>
    <w:rsid w:val="00B1467A"/>
    <w:rsid w:val="00B14E40"/>
    <w:rsid w:val="00B15449"/>
    <w:rsid w:val="00B15899"/>
    <w:rsid w:val="00B232B9"/>
    <w:rsid w:val="00B2388D"/>
    <w:rsid w:val="00B23FC5"/>
    <w:rsid w:val="00B24DD2"/>
    <w:rsid w:val="00B312F2"/>
    <w:rsid w:val="00B31AF8"/>
    <w:rsid w:val="00B3313E"/>
    <w:rsid w:val="00B35701"/>
    <w:rsid w:val="00B35DBE"/>
    <w:rsid w:val="00B40473"/>
    <w:rsid w:val="00B40A30"/>
    <w:rsid w:val="00B42610"/>
    <w:rsid w:val="00B4517E"/>
    <w:rsid w:val="00B4623E"/>
    <w:rsid w:val="00B47FD3"/>
    <w:rsid w:val="00B5091E"/>
    <w:rsid w:val="00B5799A"/>
    <w:rsid w:val="00B60143"/>
    <w:rsid w:val="00B60308"/>
    <w:rsid w:val="00B612A5"/>
    <w:rsid w:val="00B6199C"/>
    <w:rsid w:val="00B64332"/>
    <w:rsid w:val="00B648E3"/>
    <w:rsid w:val="00B6628C"/>
    <w:rsid w:val="00B6667D"/>
    <w:rsid w:val="00B6701A"/>
    <w:rsid w:val="00B736B0"/>
    <w:rsid w:val="00B74C05"/>
    <w:rsid w:val="00B74D17"/>
    <w:rsid w:val="00B77D81"/>
    <w:rsid w:val="00B9159B"/>
    <w:rsid w:val="00B92E6B"/>
    <w:rsid w:val="00B93086"/>
    <w:rsid w:val="00B94827"/>
    <w:rsid w:val="00B95D62"/>
    <w:rsid w:val="00B97442"/>
    <w:rsid w:val="00BA19ED"/>
    <w:rsid w:val="00BA300B"/>
    <w:rsid w:val="00BA4B8D"/>
    <w:rsid w:val="00BB1F03"/>
    <w:rsid w:val="00BB34CE"/>
    <w:rsid w:val="00BB4783"/>
    <w:rsid w:val="00BC0662"/>
    <w:rsid w:val="00BC0F7D"/>
    <w:rsid w:val="00BC1C56"/>
    <w:rsid w:val="00BC2183"/>
    <w:rsid w:val="00BC2B7D"/>
    <w:rsid w:val="00BC371B"/>
    <w:rsid w:val="00BC4B89"/>
    <w:rsid w:val="00BD0B2C"/>
    <w:rsid w:val="00BD1B60"/>
    <w:rsid w:val="00BD59A4"/>
    <w:rsid w:val="00BE3255"/>
    <w:rsid w:val="00BE6B90"/>
    <w:rsid w:val="00BF128E"/>
    <w:rsid w:val="00BF16AD"/>
    <w:rsid w:val="00C0325B"/>
    <w:rsid w:val="00C05098"/>
    <w:rsid w:val="00C06F44"/>
    <w:rsid w:val="00C07DD1"/>
    <w:rsid w:val="00C10CAD"/>
    <w:rsid w:val="00C1496A"/>
    <w:rsid w:val="00C1576E"/>
    <w:rsid w:val="00C15F1C"/>
    <w:rsid w:val="00C20334"/>
    <w:rsid w:val="00C33079"/>
    <w:rsid w:val="00C33286"/>
    <w:rsid w:val="00C33D28"/>
    <w:rsid w:val="00C35564"/>
    <w:rsid w:val="00C41118"/>
    <w:rsid w:val="00C43E51"/>
    <w:rsid w:val="00C45231"/>
    <w:rsid w:val="00C4537F"/>
    <w:rsid w:val="00C503B6"/>
    <w:rsid w:val="00C53289"/>
    <w:rsid w:val="00C54B9B"/>
    <w:rsid w:val="00C61D1C"/>
    <w:rsid w:val="00C66910"/>
    <w:rsid w:val="00C67FA4"/>
    <w:rsid w:val="00C72833"/>
    <w:rsid w:val="00C72CC0"/>
    <w:rsid w:val="00C732DC"/>
    <w:rsid w:val="00C73332"/>
    <w:rsid w:val="00C80D5C"/>
    <w:rsid w:val="00C80F1D"/>
    <w:rsid w:val="00C81A25"/>
    <w:rsid w:val="00C82638"/>
    <w:rsid w:val="00C83DB2"/>
    <w:rsid w:val="00C857B6"/>
    <w:rsid w:val="00C927A1"/>
    <w:rsid w:val="00C927EB"/>
    <w:rsid w:val="00C932B3"/>
    <w:rsid w:val="00C93F40"/>
    <w:rsid w:val="00C9406B"/>
    <w:rsid w:val="00C967F5"/>
    <w:rsid w:val="00CA3D0C"/>
    <w:rsid w:val="00CA40FD"/>
    <w:rsid w:val="00CB3AB8"/>
    <w:rsid w:val="00CB4663"/>
    <w:rsid w:val="00CB7C3C"/>
    <w:rsid w:val="00CC3733"/>
    <w:rsid w:val="00CC3EE9"/>
    <w:rsid w:val="00CC7A4A"/>
    <w:rsid w:val="00CD1C7F"/>
    <w:rsid w:val="00CD62A6"/>
    <w:rsid w:val="00CD703D"/>
    <w:rsid w:val="00CD78CC"/>
    <w:rsid w:val="00CE2674"/>
    <w:rsid w:val="00CE61BF"/>
    <w:rsid w:val="00CE6A7C"/>
    <w:rsid w:val="00CE6A95"/>
    <w:rsid w:val="00CE768F"/>
    <w:rsid w:val="00CF08B0"/>
    <w:rsid w:val="00CF1CAF"/>
    <w:rsid w:val="00CF20E3"/>
    <w:rsid w:val="00CF2F3C"/>
    <w:rsid w:val="00CF497E"/>
    <w:rsid w:val="00D04091"/>
    <w:rsid w:val="00D05790"/>
    <w:rsid w:val="00D10D66"/>
    <w:rsid w:val="00D131EC"/>
    <w:rsid w:val="00D15BBA"/>
    <w:rsid w:val="00D161E6"/>
    <w:rsid w:val="00D25A7E"/>
    <w:rsid w:val="00D25DC5"/>
    <w:rsid w:val="00D2657C"/>
    <w:rsid w:val="00D309CC"/>
    <w:rsid w:val="00D31F7F"/>
    <w:rsid w:val="00D34B02"/>
    <w:rsid w:val="00D35683"/>
    <w:rsid w:val="00D414E1"/>
    <w:rsid w:val="00D463FE"/>
    <w:rsid w:val="00D46431"/>
    <w:rsid w:val="00D468B9"/>
    <w:rsid w:val="00D46EDF"/>
    <w:rsid w:val="00D47342"/>
    <w:rsid w:val="00D478E7"/>
    <w:rsid w:val="00D553EE"/>
    <w:rsid w:val="00D56A52"/>
    <w:rsid w:val="00D57972"/>
    <w:rsid w:val="00D631D4"/>
    <w:rsid w:val="00D6502F"/>
    <w:rsid w:val="00D65B24"/>
    <w:rsid w:val="00D65F45"/>
    <w:rsid w:val="00D675A9"/>
    <w:rsid w:val="00D67C22"/>
    <w:rsid w:val="00D738D6"/>
    <w:rsid w:val="00D73E7C"/>
    <w:rsid w:val="00D755EB"/>
    <w:rsid w:val="00D77858"/>
    <w:rsid w:val="00D77D01"/>
    <w:rsid w:val="00D813B1"/>
    <w:rsid w:val="00D81631"/>
    <w:rsid w:val="00D84260"/>
    <w:rsid w:val="00D8588A"/>
    <w:rsid w:val="00D87E00"/>
    <w:rsid w:val="00D90478"/>
    <w:rsid w:val="00D907F9"/>
    <w:rsid w:val="00D9134D"/>
    <w:rsid w:val="00D92954"/>
    <w:rsid w:val="00D93120"/>
    <w:rsid w:val="00D947CD"/>
    <w:rsid w:val="00D959B4"/>
    <w:rsid w:val="00DA20E3"/>
    <w:rsid w:val="00DA23BC"/>
    <w:rsid w:val="00DA7927"/>
    <w:rsid w:val="00DA7A03"/>
    <w:rsid w:val="00DB12EC"/>
    <w:rsid w:val="00DB1818"/>
    <w:rsid w:val="00DB5E39"/>
    <w:rsid w:val="00DB6E3D"/>
    <w:rsid w:val="00DC309B"/>
    <w:rsid w:val="00DC3ED0"/>
    <w:rsid w:val="00DC4DA2"/>
    <w:rsid w:val="00DC5B2C"/>
    <w:rsid w:val="00DC5C2C"/>
    <w:rsid w:val="00DD013D"/>
    <w:rsid w:val="00DD0654"/>
    <w:rsid w:val="00DD4C17"/>
    <w:rsid w:val="00DD5B05"/>
    <w:rsid w:val="00DD5D25"/>
    <w:rsid w:val="00DE4FC3"/>
    <w:rsid w:val="00DF2B1F"/>
    <w:rsid w:val="00DF4390"/>
    <w:rsid w:val="00DF49DA"/>
    <w:rsid w:val="00DF6114"/>
    <w:rsid w:val="00DF6189"/>
    <w:rsid w:val="00DF62CD"/>
    <w:rsid w:val="00DF6345"/>
    <w:rsid w:val="00E022DB"/>
    <w:rsid w:val="00E033B1"/>
    <w:rsid w:val="00E03895"/>
    <w:rsid w:val="00E054C0"/>
    <w:rsid w:val="00E06ECF"/>
    <w:rsid w:val="00E10FCC"/>
    <w:rsid w:val="00E1233E"/>
    <w:rsid w:val="00E13876"/>
    <w:rsid w:val="00E16509"/>
    <w:rsid w:val="00E168E8"/>
    <w:rsid w:val="00E2397C"/>
    <w:rsid w:val="00E31998"/>
    <w:rsid w:val="00E341F7"/>
    <w:rsid w:val="00E34C44"/>
    <w:rsid w:val="00E35E10"/>
    <w:rsid w:val="00E4054F"/>
    <w:rsid w:val="00E40989"/>
    <w:rsid w:val="00E40AFA"/>
    <w:rsid w:val="00E41043"/>
    <w:rsid w:val="00E41783"/>
    <w:rsid w:val="00E44582"/>
    <w:rsid w:val="00E44F05"/>
    <w:rsid w:val="00E507ED"/>
    <w:rsid w:val="00E51F83"/>
    <w:rsid w:val="00E52814"/>
    <w:rsid w:val="00E52E79"/>
    <w:rsid w:val="00E53182"/>
    <w:rsid w:val="00E542BC"/>
    <w:rsid w:val="00E54DA8"/>
    <w:rsid w:val="00E5541B"/>
    <w:rsid w:val="00E56CFE"/>
    <w:rsid w:val="00E605C0"/>
    <w:rsid w:val="00E65AAE"/>
    <w:rsid w:val="00E67241"/>
    <w:rsid w:val="00E70C18"/>
    <w:rsid w:val="00E720B0"/>
    <w:rsid w:val="00E72324"/>
    <w:rsid w:val="00E72ABE"/>
    <w:rsid w:val="00E75C1B"/>
    <w:rsid w:val="00E75E9D"/>
    <w:rsid w:val="00E76BD1"/>
    <w:rsid w:val="00E77364"/>
    <w:rsid w:val="00E77645"/>
    <w:rsid w:val="00E80DE4"/>
    <w:rsid w:val="00E8768C"/>
    <w:rsid w:val="00E91C9A"/>
    <w:rsid w:val="00E92F48"/>
    <w:rsid w:val="00E93A18"/>
    <w:rsid w:val="00EA2F80"/>
    <w:rsid w:val="00EA58C6"/>
    <w:rsid w:val="00EA6749"/>
    <w:rsid w:val="00EB0A95"/>
    <w:rsid w:val="00EB22F4"/>
    <w:rsid w:val="00EB4767"/>
    <w:rsid w:val="00EC1D41"/>
    <w:rsid w:val="00EC3517"/>
    <w:rsid w:val="00EC4A25"/>
    <w:rsid w:val="00EC6B55"/>
    <w:rsid w:val="00EC7900"/>
    <w:rsid w:val="00ED0967"/>
    <w:rsid w:val="00ED0E93"/>
    <w:rsid w:val="00ED34BC"/>
    <w:rsid w:val="00ED3EF5"/>
    <w:rsid w:val="00ED7F91"/>
    <w:rsid w:val="00EE0F12"/>
    <w:rsid w:val="00EE13EE"/>
    <w:rsid w:val="00EE2343"/>
    <w:rsid w:val="00EE5AA7"/>
    <w:rsid w:val="00EF7F60"/>
    <w:rsid w:val="00F0009E"/>
    <w:rsid w:val="00F015A4"/>
    <w:rsid w:val="00F025A2"/>
    <w:rsid w:val="00F02C82"/>
    <w:rsid w:val="00F04712"/>
    <w:rsid w:val="00F061DC"/>
    <w:rsid w:val="00F0660D"/>
    <w:rsid w:val="00F06786"/>
    <w:rsid w:val="00F139D9"/>
    <w:rsid w:val="00F16143"/>
    <w:rsid w:val="00F16360"/>
    <w:rsid w:val="00F21311"/>
    <w:rsid w:val="00F22EC7"/>
    <w:rsid w:val="00F273D3"/>
    <w:rsid w:val="00F27ABC"/>
    <w:rsid w:val="00F27CC9"/>
    <w:rsid w:val="00F314DF"/>
    <w:rsid w:val="00F325C8"/>
    <w:rsid w:val="00F327C1"/>
    <w:rsid w:val="00F32DA2"/>
    <w:rsid w:val="00F369DD"/>
    <w:rsid w:val="00F37626"/>
    <w:rsid w:val="00F44AA2"/>
    <w:rsid w:val="00F50255"/>
    <w:rsid w:val="00F614AC"/>
    <w:rsid w:val="00F62AEB"/>
    <w:rsid w:val="00F653B8"/>
    <w:rsid w:val="00F655F3"/>
    <w:rsid w:val="00F65C08"/>
    <w:rsid w:val="00F70647"/>
    <w:rsid w:val="00F7204E"/>
    <w:rsid w:val="00F73852"/>
    <w:rsid w:val="00F77972"/>
    <w:rsid w:val="00F86483"/>
    <w:rsid w:val="00F8688A"/>
    <w:rsid w:val="00F9377C"/>
    <w:rsid w:val="00F94940"/>
    <w:rsid w:val="00F95EDB"/>
    <w:rsid w:val="00F96804"/>
    <w:rsid w:val="00F97D2F"/>
    <w:rsid w:val="00FA0DFF"/>
    <w:rsid w:val="00FA1266"/>
    <w:rsid w:val="00FA7625"/>
    <w:rsid w:val="00FA77A1"/>
    <w:rsid w:val="00FB03C5"/>
    <w:rsid w:val="00FC0A0F"/>
    <w:rsid w:val="00FC1192"/>
    <w:rsid w:val="00FC6F92"/>
    <w:rsid w:val="00FD4813"/>
    <w:rsid w:val="00FD53F3"/>
    <w:rsid w:val="00FD5733"/>
    <w:rsid w:val="00FD6FA7"/>
    <w:rsid w:val="00FE2287"/>
    <w:rsid w:val="00FE2D04"/>
    <w:rsid w:val="00FE4CDB"/>
    <w:rsid w:val="00FE63B0"/>
    <w:rsid w:val="00FF55BB"/>
    <w:rsid w:val="00FF7B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DBE"/>
    <w:pPr>
      <w:spacing w:after="180" w:line="252" w:lineRule="auto"/>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NormalWeb">
    <w:name w:val="Normal (Web)"/>
    <w:basedOn w:val="Normal"/>
    <w:uiPriority w:val="99"/>
    <w:unhideWhenUsed/>
    <w:rsid w:val="008768F8"/>
    <w:pPr>
      <w:spacing w:before="100" w:beforeAutospacing="1" w:after="100" w:afterAutospacing="1"/>
    </w:pPr>
    <w:rPr>
      <w:sz w:val="24"/>
      <w:szCs w:val="24"/>
      <w:lang w:eastAsia="en-GB"/>
    </w:rPr>
  </w:style>
  <w:style w:type="character" w:styleId="Emphasis">
    <w:name w:val="Emphasis"/>
    <w:basedOn w:val="DefaultParagraphFont"/>
    <w:qFormat/>
    <w:rsid w:val="00E054C0"/>
    <w:rPr>
      <w:i/>
      <w:iCs/>
    </w:rPr>
  </w:style>
  <w:style w:type="character" w:customStyle="1" w:styleId="THChar">
    <w:name w:val="TH Char"/>
    <w:link w:val="TH"/>
    <w:qFormat/>
    <w:rsid w:val="00E605C0"/>
    <w:rPr>
      <w:rFonts w:ascii="Arial" w:hAnsi="Arial"/>
      <w:b/>
      <w:lang w:eastAsia="en-US"/>
    </w:rPr>
  </w:style>
  <w:style w:type="character" w:customStyle="1" w:styleId="B3Char2">
    <w:name w:val="B3 Char2"/>
    <w:basedOn w:val="DefaultParagraphFont"/>
    <w:link w:val="B3"/>
    <w:qFormat/>
    <w:locked/>
    <w:rsid w:val="00855F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9587293">
      <w:bodyDiv w:val="1"/>
      <w:marLeft w:val="0"/>
      <w:marRight w:val="0"/>
      <w:marTop w:val="0"/>
      <w:marBottom w:val="0"/>
      <w:divBdr>
        <w:top w:val="none" w:sz="0" w:space="0" w:color="auto"/>
        <w:left w:val="none" w:sz="0" w:space="0" w:color="auto"/>
        <w:bottom w:val="none" w:sz="0" w:space="0" w:color="auto"/>
        <w:right w:val="none" w:sz="0" w:space="0" w:color="auto"/>
      </w:divBdr>
    </w:div>
    <w:div w:id="646132847">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718476">
      <w:bodyDiv w:val="1"/>
      <w:marLeft w:val="0"/>
      <w:marRight w:val="0"/>
      <w:marTop w:val="0"/>
      <w:marBottom w:val="0"/>
      <w:divBdr>
        <w:top w:val="none" w:sz="0" w:space="0" w:color="auto"/>
        <w:left w:val="none" w:sz="0" w:space="0" w:color="auto"/>
        <w:bottom w:val="none" w:sz="0" w:space="0" w:color="auto"/>
        <w:right w:val="none" w:sz="0" w:space="0" w:color="auto"/>
      </w:divBdr>
    </w:div>
    <w:div w:id="715591486">
      <w:bodyDiv w:val="1"/>
      <w:marLeft w:val="0"/>
      <w:marRight w:val="0"/>
      <w:marTop w:val="0"/>
      <w:marBottom w:val="0"/>
      <w:divBdr>
        <w:top w:val="none" w:sz="0" w:space="0" w:color="auto"/>
        <w:left w:val="none" w:sz="0" w:space="0" w:color="auto"/>
        <w:bottom w:val="none" w:sz="0" w:space="0" w:color="auto"/>
        <w:right w:val="none" w:sz="0" w:space="0" w:color="auto"/>
      </w:divBdr>
    </w:div>
    <w:div w:id="815612559">
      <w:bodyDiv w:val="1"/>
      <w:marLeft w:val="0"/>
      <w:marRight w:val="0"/>
      <w:marTop w:val="0"/>
      <w:marBottom w:val="0"/>
      <w:divBdr>
        <w:top w:val="none" w:sz="0" w:space="0" w:color="auto"/>
        <w:left w:val="none" w:sz="0" w:space="0" w:color="auto"/>
        <w:bottom w:val="none" w:sz="0" w:space="0" w:color="auto"/>
        <w:right w:val="none" w:sz="0" w:space="0" w:color="auto"/>
      </w:divBdr>
    </w:div>
    <w:div w:id="1073545514">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190609">
      <w:bodyDiv w:val="1"/>
      <w:marLeft w:val="0"/>
      <w:marRight w:val="0"/>
      <w:marTop w:val="0"/>
      <w:marBottom w:val="0"/>
      <w:divBdr>
        <w:top w:val="none" w:sz="0" w:space="0" w:color="auto"/>
        <w:left w:val="none" w:sz="0" w:space="0" w:color="auto"/>
        <w:bottom w:val="none" w:sz="0" w:space="0" w:color="auto"/>
        <w:right w:val="none" w:sz="0" w:space="0" w:color="auto"/>
      </w:divBdr>
    </w:div>
    <w:div w:id="1164468351">
      <w:bodyDiv w:val="1"/>
      <w:marLeft w:val="0"/>
      <w:marRight w:val="0"/>
      <w:marTop w:val="0"/>
      <w:marBottom w:val="0"/>
      <w:divBdr>
        <w:top w:val="none" w:sz="0" w:space="0" w:color="auto"/>
        <w:left w:val="none" w:sz="0" w:space="0" w:color="auto"/>
        <w:bottom w:val="none" w:sz="0" w:space="0" w:color="auto"/>
        <w:right w:val="none" w:sz="0" w:space="0" w:color="auto"/>
      </w:divBdr>
    </w:div>
    <w:div w:id="1184980216">
      <w:bodyDiv w:val="1"/>
      <w:marLeft w:val="0"/>
      <w:marRight w:val="0"/>
      <w:marTop w:val="0"/>
      <w:marBottom w:val="0"/>
      <w:divBdr>
        <w:top w:val="none" w:sz="0" w:space="0" w:color="auto"/>
        <w:left w:val="none" w:sz="0" w:space="0" w:color="auto"/>
        <w:bottom w:val="none" w:sz="0" w:space="0" w:color="auto"/>
        <w:right w:val="none" w:sz="0" w:space="0" w:color="auto"/>
      </w:divBdr>
      <w:divsChild>
        <w:div w:id="58554238">
          <w:marLeft w:val="0"/>
          <w:marRight w:val="0"/>
          <w:marTop w:val="0"/>
          <w:marBottom w:val="0"/>
          <w:divBdr>
            <w:top w:val="none" w:sz="0" w:space="0" w:color="auto"/>
            <w:left w:val="none" w:sz="0" w:space="0" w:color="auto"/>
            <w:bottom w:val="none" w:sz="0" w:space="0" w:color="auto"/>
            <w:right w:val="none" w:sz="0" w:space="0" w:color="auto"/>
          </w:divBdr>
          <w:divsChild>
            <w:div w:id="1381514001">
              <w:marLeft w:val="0"/>
              <w:marRight w:val="0"/>
              <w:marTop w:val="0"/>
              <w:marBottom w:val="0"/>
              <w:divBdr>
                <w:top w:val="none" w:sz="0" w:space="0" w:color="auto"/>
                <w:left w:val="none" w:sz="0" w:space="0" w:color="auto"/>
                <w:bottom w:val="none" w:sz="0" w:space="0" w:color="auto"/>
                <w:right w:val="none" w:sz="0" w:space="0" w:color="auto"/>
              </w:divBdr>
              <w:divsChild>
                <w:div w:id="59902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6624349">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916715">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625965122">
      <w:bodyDiv w:val="1"/>
      <w:marLeft w:val="0"/>
      <w:marRight w:val="0"/>
      <w:marTop w:val="0"/>
      <w:marBottom w:val="0"/>
      <w:divBdr>
        <w:top w:val="none" w:sz="0" w:space="0" w:color="auto"/>
        <w:left w:val="none" w:sz="0" w:space="0" w:color="auto"/>
        <w:bottom w:val="none" w:sz="0" w:space="0" w:color="auto"/>
        <w:right w:val="none" w:sz="0" w:space="0" w:color="auto"/>
      </w:divBdr>
      <w:divsChild>
        <w:div w:id="1203710348">
          <w:marLeft w:val="0"/>
          <w:marRight w:val="0"/>
          <w:marTop w:val="0"/>
          <w:marBottom w:val="0"/>
          <w:divBdr>
            <w:top w:val="none" w:sz="0" w:space="0" w:color="auto"/>
            <w:left w:val="none" w:sz="0" w:space="0" w:color="auto"/>
            <w:bottom w:val="none" w:sz="0" w:space="0" w:color="auto"/>
            <w:right w:val="none" w:sz="0" w:space="0" w:color="auto"/>
          </w:divBdr>
        </w:div>
        <w:div w:id="2004356299">
          <w:marLeft w:val="0"/>
          <w:marRight w:val="0"/>
          <w:marTop w:val="0"/>
          <w:marBottom w:val="0"/>
          <w:divBdr>
            <w:top w:val="none" w:sz="0" w:space="0" w:color="auto"/>
            <w:left w:val="none" w:sz="0" w:space="0" w:color="auto"/>
            <w:bottom w:val="none" w:sz="0" w:space="0" w:color="auto"/>
            <w:right w:val="none" w:sz="0" w:space="0" w:color="auto"/>
          </w:divBdr>
        </w:div>
        <w:div w:id="1370256493">
          <w:marLeft w:val="0"/>
          <w:marRight w:val="0"/>
          <w:marTop w:val="0"/>
          <w:marBottom w:val="0"/>
          <w:divBdr>
            <w:top w:val="none" w:sz="0" w:space="0" w:color="auto"/>
            <w:left w:val="none" w:sz="0" w:space="0" w:color="auto"/>
            <w:bottom w:val="none" w:sz="0" w:space="0" w:color="auto"/>
            <w:right w:val="none" w:sz="0" w:space="0" w:color="auto"/>
          </w:divBdr>
        </w:div>
        <w:div w:id="456871040">
          <w:marLeft w:val="0"/>
          <w:marRight w:val="0"/>
          <w:marTop w:val="0"/>
          <w:marBottom w:val="0"/>
          <w:divBdr>
            <w:top w:val="none" w:sz="0" w:space="0" w:color="auto"/>
            <w:left w:val="none" w:sz="0" w:space="0" w:color="auto"/>
            <w:bottom w:val="none" w:sz="0" w:space="0" w:color="auto"/>
            <w:right w:val="none" w:sz="0" w:space="0" w:color="auto"/>
          </w:divBdr>
        </w:div>
        <w:div w:id="1745831598">
          <w:marLeft w:val="0"/>
          <w:marRight w:val="0"/>
          <w:marTop w:val="0"/>
          <w:marBottom w:val="0"/>
          <w:divBdr>
            <w:top w:val="none" w:sz="0" w:space="0" w:color="auto"/>
            <w:left w:val="none" w:sz="0" w:space="0" w:color="auto"/>
            <w:bottom w:val="none" w:sz="0" w:space="0" w:color="auto"/>
            <w:right w:val="none" w:sz="0" w:space="0" w:color="auto"/>
          </w:divBdr>
        </w:div>
        <w:div w:id="268785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862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5441">
      <w:bodyDiv w:val="1"/>
      <w:marLeft w:val="0"/>
      <w:marRight w:val="0"/>
      <w:marTop w:val="0"/>
      <w:marBottom w:val="0"/>
      <w:divBdr>
        <w:top w:val="none" w:sz="0" w:space="0" w:color="auto"/>
        <w:left w:val="none" w:sz="0" w:space="0" w:color="auto"/>
        <w:bottom w:val="none" w:sz="0" w:space="0" w:color="auto"/>
        <w:right w:val="none" w:sz="0" w:space="0" w:color="auto"/>
      </w:divBdr>
      <w:divsChild>
        <w:div w:id="1850214346">
          <w:marLeft w:val="0"/>
          <w:marRight w:val="0"/>
          <w:marTop w:val="0"/>
          <w:marBottom w:val="0"/>
          <w:divBdr>
            <w:top w:val="none" w:sz="0" w:space="0" w:color="auto"/>
            <w:left w:val="none" w:sz="0" w:space="0" w:color="auto"/>
            <w:bottom w:val="none" w:sz="0" w:space="0" w:color="auto"/>
            <w:right w:val="none" w:sz="0" w:space="0" w:color="auto"/>
          </w:divBdr>
          <w:divsChild>
            <w:div w:id="293293775">
              <w:marLeft w:val="0"/>
              <w:marRight w:val="0"/>
              <w:marTop w:val="0"/>
              <w:marBottom w:val="0"/>
              <w:divBdr>
                <w:top w:val="none" w:sz="0" w:space="0" w:color="auto"/>
                <w:left w:val="none" w:sz="0" w:space="0" w:color="auto"/>
                <w:bottom w:val="none" w:sz="0" w:space="0" w:color="auto"/>
                <w:right w:val="none" w:sz="0" w:space="0" w:color="auto"/>
              </w:divBdr>
              <w:divsChild>
                <w:div w:id="12159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829817">
      <w:bodyDiv w:val="1"/>
      <w:marLeft w:val="0"/>
      <w:marRight w:val="0"/>
      <w:marTop w:val="0"/>
      <w:marBottom w:val="0"/>
      <w:divBdr>
        <w:top w:val="none" w:sz="0" w:space="0" w:color="auto"/>
        <w:left w:val="none" w:sz="0" w:space="0" w:color="auto"/>
        <w:bottom w:val="none" w:sz="0" w:space="0" w:color="auto"/>
        <w:right w:val="none" w:sz="0" w:space="0" w:color="auto"/>
      </w:divBdr>
    </w:div>
    <w:div w:id="1669744771">
      <w:bodyDiv w:val="1"/>
      <w:marLeft w:val="0"/>
      <w:marRight w:val="0"/>
      <w:marTop w:val="0"/>
      <w:marBottom w:val="0"/>
      <w:divBdr>
        <w:top w:val="none" w:sz="0" w:space="0" w:color="auto"/>
        <w:left w:val="none" w:sz="0" w:space="0" w:color="auto"/>
        <w:bottom w:val="none" w:sz="0" w:space="0" w:color="auto"/>
        <w:right w:val="none" w:sz="0" w:space="0" w:color="auto"/>
      </w:divBdr>
      <w:divsChild>
        <w:div w:id="1525366017">
          <w:marLeft w:val="0"/>
          <w:marRight w:val="0"/>
          <w:marTop w:val="0"/>
          <w:marBottom w:val="0"/>
          <w:divBdr>
            <w:top w:val="none" w:sz="0" w:space="0" w:color="auto"/>
            <w:left w:val="none" w:sz="0" w:space="0" w:color="auto"/>
            <w:bottom w:val="none" w:sz="0" w:space="0" w:color="auto"/>
            <w:right w:val="none" w:sz="0" w:space="0" w:color="auto"/>
          </w:divBdr>
          <w:divsChild>
            <w:div w:id="11684291">
              <w:marLeft w:val="0"/>
              <w:marRight w:val="0"/>
              <w:marTop w:val="0"/>
              <w:marBottom w:val="0"/>
              <w:divBdr>
                <w:top w:val="none" w:sz="0" w:space="0" w:color="auto"/>
                <w:left w:val="none" w:sz="0" w:space="0" w:color="auto"/>
                <w:bottom w:val="none" w:sz="0" w:space="0" w:color="auto"/>
                <w:right w:val="none" w:sz="0" w:space="0" w:color="auto"/>
              </w:divBdr>
              <w:divsChild>
                <w:div w:id="184720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562950">
      <w:bodyDiv w:val="1"/>
      <w:marLeft w:val="0"/>
      <w:marRight w:val="0"/>
      <w:marTop w:val="0"/>
      <w:marBottom w:val="0"/>
      <w:divBdr>
        <w:top w:val="none" w:sz="0" w:space="0" w:color="auto"/>
        <w:left w:val="none" w:sz="0" w:space="0" w:color="auto"/>
        <w:bottom w:val="none" w:sz="0" w:space="0" w:color="auto"/>
        <w:right w:val="none" w:sz="0" w:space="0" w:color="auto"/>
      </w:divBdr>
    </w:div>
    <w:div w:id="2056392459">
      <w:bodyDiv w:val="1"/>
      <w:marLeft w:val="0"/>
      <w:marRight w:val="0"/>
      <w:marTop w:val="0"/>
      <w:marBottom w:val="0"/>
      <w:divBdr>
        <w:top w:val="none" w:sz="0" w:space="0" w:color="auto"/>
        <w:left w:val="none" w:sz="0" w:space="0" w:color="auto"/>
        <w:bottom w:val="none" w:sz="0" w:space="0" w:color="auto"/>
        <w:right w:val="none" w:sz="0" w:space="0" w:color="auto"/>
      </w:divBdr>
    </w:div>
    <w:div w:id="2083210527">
      <w:bodyDiv w:val="1"/>
      <w:marLeft w:val="0"/>
      <w:marRight w:val="0"/>
      <w:marTop w:val="0"/>
      <w:marBottom w:val="0"/>
      <w:divBdr>
        <w:top w:val="none" w:sz="0" w:space="0" w:color="auto"/>
        <w:left w:val="none" w:sz="0" w:space="0" w:color="auto"/>
        <w:bottom w:val="none" w:sz="0" w:space="0" w:color="auto"/>
        <w:right w:val="none" w:sz="0" w:space="0" w:color="auto"/>
      </w:divBdr>
      <w:divsChild>
        <w:div w:id="508568505">
          <w:marLeft w:val="0"/>
          <w:marRight w:val="0"/>
          <w:marTop w:val="0"/>
          <w:marBottom w:val="0"/>
          <w:divBdr>
            <w:top w:val="none" w:sz="0" w:space="0" w:color="auto"/>
            <w:left w:val="none" w:sz="0" w:space="0" w:color="auto"/>
            <w:bottom w:val="none" w:sz="0" w:space="0" w:color="auto"/>
            <w:right w:val="none" w:sz="0" w:space="0" w:color="auto"/>
          </w:divBdr>
          <w:divsChild>
            <w:div w:id="317345932">
              <w:marLeft w:val="0"/>
              <w:marRight w:val="0"/>
              <w:marTop w:val="0"/>
              <w:marBottom w:val="0"/>
              <w:divBdr>
                <w:top w:val="none" w:sz="0" w:space="0" w:color="auto"/>
                <w:left w:val="none" w:sz="0" w:space="0" w:color="auto"/>
                <w:bottom w:val="none" w:sz="0" w:space="0" w:color="auto"/>
                <w:right w:val="none" w:sz="0" w:space="0" w:color="auto"/>
              </w:divBdr>
              <w:divsChild>
                <w:div w:id="1375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3228</TotalTime>
  <Pages>7</Pages>
  <Words>2324</Words>
  <Characters>13253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15546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572</cp:revision>
  <cp:lastPrinted>2019-02-25T14:05:00Z</cp:lastPrinted>
  <dcterms:created xsi:type="dcterms:W3CDTF">2020-02-11T14:49:00Z</dcterms:created>
  <dcterms:modified xsi:type="dcterms:W3CDTF">2022-05-31T05:30:00Z</dcterms:modified>
  <cp:category/>
</cp:coreProperties>
</file>